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687D24A9"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#16</w:t>
      </w:r>
      <w:r w:rsidR="008736F7">
        <w:rPr>
          <w:rFonts w:cs="Arial"/>
          <w:b/>
          <w:bCs/>
          <w:sz w:val="24"/>
        </w:rPr>
        <w:t>6</w:t>
      </w:r>
      <w:r w:rsidR="00643A8D">
        <w:rPr>
          <w:b/>
          <w:i/>
          <w:noProof/>
          <w:sz w:val="28"/>
        </w:rPr>
        <w:tab/>
      </w:r>
      <w:r w:rsidR="00643A8D">
        <w:rPr>
          <w:rFonts w:cs="Arial"/>
          <w:b/>
          <w:noProof/>
          <w:sz w:val="24"/>
        </w:rPr>
        <w:t>S2-</w:t>
      </w:r>
      <w:r w:rsidR="00844888" w:rsidRPr="00844888">
        <w:rPr>
          <w:rFonts w:cs="Arial"/>
          <w:b/>
          <w:noProof/>
          <w:sz w:val="24"/>
        </w:rPr>
        <w:t>24</w:t>
      </w:r>
      <w:r w:rsidR="00CB4319" w:rsidRPr="00CB4319">
        <w:rPr>
          <w:rFonts w:cs="Arial"/>
          <w:b/>
          <w:noProof/>
          <w:sz w:val="24"/>
        </w:rPr>
        <w:t>11894</w:t>
      </w:r>
    </w:p>
    <w:p w14:paraId="7CB45193" w14:textId="12EC9385" w:rsidR="001E41F3" w:rsidRPr="009A1998" w:rsidRDefault="008736F7" w:rsidP="00643A8D">
      <w:pPr>
        <w:pStyle w:val="CRCoverPage"/>
        <w:tabs>
          <w:tab w:val="right" w:pos="9639"/>
        </w:tabs>
        <w:spacing w:after="0"/>
        <w:rPr>
          <w:b/>
          <w:i/>
          <w:noProof/>
          <w:sz w:val="28"/>
          <w:lang w:eastAsia="zh-CN"/>
        </w:rPr>
      </w:pPr>
      <w:r>
        <w:rPr>
          <w:rFonts w:cs="Arial"/>
          <w:b/>
          <w:bCs/>
          <w:sz w:val="24"/>
        </w:rPr>
        <w:t>Orlando</w:t>
      </w:r>
      <w:r w:rsidRPr="00F04EC7">
        <w:rPr>
          <w:rFonts w:cs="Arial"/>
          <w:b/>
          <w:bCs/>
          <w:sz w:val="24"/>
        </w:rPr>
        <w:t xml:space="preserve">, </w:t>
      </w:r>
      <w:r>
        <w:rPr>
          <w:rFonts w:cs="Arial"/>
          <w:b/>
          <w:bCs/>
          <w:sz w:val="24"/>
        </w:rPr>
        <w:t>USA</w:t>
      </w:r>
      <w:r w:rsidRPr="00F04EC7">
        <w:rPr>
          <w:rFonts w:cs="Arial"/>
          <w:b/>
          <w:bCs/>
          <w:sz w:val="24"/>
        </w:rPr>
        <w:t xml:space="preserve">, </w:t>
      </w:r>
      <w:r>
        <w:rPr>
          <w:rFonts w:cs="Arial"/>
          <w:b/>
          <w:bCs/>
          <w:sz w:val="24"/>
        </w:rPr>
        <w:t>Novem</w:t>
      </w:r>
      <w:r w:rsidRPr="00F04EC7">
        <w:rPr>
          <w:rFonts w:cs="Arial"/>
          <w:b/>
          <w:bCs/>
          <w:sz w:val="24"/>
        </w:rPr>
        <w:t>ber 1</w:t>
      </w:r>
      <w:r>
        <w:rPr>
          <w:rFonts w:cs="Arial"/>
          <w:b/>
          <w:bCs/>
          <w:sz w:val="24"/>
        </w:rPr>
        <w:t>8</w:t>
      </w:r>
      <w:r w:rsidRPr="00F04EC7">
        <w:rPr>
          <w:rFonts w:cs="Arial"/>
          <w:b/>
          <w:bCs/>
          <w:sz w:val="24"/>
        </w:rPr>
        <w:t xml:space="preserve"> – </w:t>
      </w:r>
      <w:r>
        <w:rPr>
          <w:rFonts w:cs="Arial"/>
          <w:b/>
          <w:bCs/>
          <w:sz w:val="24"/>
        </w:rPr>
        <w:t>22</w:t>
      </w:r>
      <w:r w:rsidRPr="00F04EC7">
        <w:rPr>
          <w:rFonts w:cs="Arial"/>
          <w:b/>
          <w:bCs/>
          <w:sz w:val="24"/>
        </w:rPr>
        <w:t>, 2024</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5B1D00">
        <w:rPr>
          <w:b/>
          <w:noProof/>
          <w:color w:val="3333FF"/>
        </w:rPr>
        <w:t>4</w:t>
      </w:r>
      <w:r w:rsidR="0046607C">
        <w:rPr>
          <w:b/>
          <w:noProof/>
          <w:color w:val="3333FF"/>
        </w:rPr>
        <w:t>x</w:t>
      </w:r>
      <w:r w:rsidR="00643A8D">
        <w:rPr>
          <w:b/>
          <w:noProof/>
          <w:color w:val="3333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19D30E" w:rsidR="001E41F3" w:rsidRDefault="00305409" w:rsidP="00957FBC">
            <w:pPr>
              <w:pStyle w:val="CRCoverPage"/>
              <w:spacing w:after="0"/>
              <w:jc w:val="right"/>
              <w:rPr>
                <w:i/>
                <w:noProof/>
              </w:rPr>
            </w:pPr>
            <w:r>
              <w:rPr>
                <w:i/>
                <w:noProof/>
                <w:sz w:val="14"/>
              </w:rPr>
              <w:t>CR-Form-v</w:t>
            </w:r>
            <w:r w:rsidR="008863B9">
              <w:rPr>
                <w:i/>
                <w:noProof/>
                <w:sz w:val="14"/>
              </w:rPr>
              <w:t>12.</w:t>
            </w:r>
            <w:r w:rsidR="00957FB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B06208" w:rsidR="001E41F3" w:rsidRPr="00410371" w:rsidRDefault="00CB4319" w:rsidP="000025EF">
            <w:pPr>
              <w:pStyle w:val="CRCoverPage"/>
              <w:spacing w:after="0"/>
              <w:rPr>
                <w:noProof/>
              </w:rPr>
            </w:pPr>
            <w:r>
              <w:rPr>
                <w:b/>
                <w:noProof/>
                <w:sz w:val="28"/>
              </w:rPr>
              <w:t>1515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C9673"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C277DC" w:rsidR="001E41F3" w:rsidRPr="00410371" w:rsidRDefault="00C02FF7" w:rsidP="00401415">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401415">
              <w:rPr>
                <w:b/>
                <w:noProof/>
                <w:sz w:val="28"/>
                <w:szCs w:val="28"/>
              </w:rPr>
              <w:t>0</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E71BC3" w:rsidR="001E41F3" w:rsidRDefault="006E4E66" w:rsidP="0083575B">
            <w:pPr>
              <w:pStyle w:val="CRCoverPage"/>
              <w:spacing w:after="0"/>
              <w:ind w:left="100"/>
              <w:rPr>
                <w:noProof/>
              </w:rPr>
            </w:pPr>
            <w:r w:rsidRPr="006E4E66">
              <w:t>Add DC Application Server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42723" w:rsidR="001E41F3" w:rsidRDefault="00BD3B25">
            <w:pPr>
              <w:pStyle w:val="CRCoverPage"/>
              <w:spacing w:after="0"/>
              <w:ind w:left="100"/>
              <w:rPr>
                <w:noProof/>
                <w:lang w:eastAsia="zh-CN"/>
              </w:rPr>
            </w:pPr>
            <w:r>
              <w:rPr>
                <w:rFonts w:hint="eastAsia"/>
                <w:lang w:eastAsia="zh-CN"/>
              </w:rPr>
              <w:t>NG</w:t>
            </w:r>
            <w:r>
              <w:rPr>
                <w:lang w:eastAsia="zh-CN"/>
              </w:rPr>
              <w:t>_RTC</w:t>
            </w:r>
            <w:r w:rsidR="009204DE">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DFB351" w:rsidR="001E41F3" w:rsidRDefault="00E376FB" w:rsidP="006202DA">
            <w:pPr>
              <w:pStyle w:val="CRCoverPage"/>
              <w:spacing w:after="0"/>
              <w:ind w:left="100"/>
              <w:rPr>
                <w:noProof/>
                <w:lang w:eastAsia="zh-CN"/>
              </w:rPr>
            </w:pPr>
            <w:r>
              <w:rPr>
                <w:rFonts w:hint="eastAsia"/>
                <w:lang w:eastAsia="zh-CN"/>
              </w:rPr>
              <w:t>202</w:t>
            </w:r>
            <w:r w:rsidR="00612B66">
              <w:rPr>
                <w:lang w:eastAsia="zh-CN"/>
              </w:rPr>
              <w:t>4</w:t>
            </w:r>
            <w:r>
              <w:rPr>
                <w:rFonts w:hint="eastAsia"/>
                <w:lang w:eastAsia="zh-CN"/>
              </w:rPr>
              <w:t>-</w:t>
            </w:r>
            <w:r w:rsidR="009D7E64">
              <w:rPr>
                <w:lang w:eastAsia="zh-CN"/>
              </w:rPr>
              <w:t>1</w:t>
            </w:r>
            <w:r w:rsidR="006202DA">
              <w:rPr>
                <w:lang w:eastAsia="zh-CN"/>
              </w:rPr>
              <w:t>1</w:t>
            </w:r>
            <w:r>
              <w:rPr>
                <w:rFonts w:hint="eastAsia"/>
                <w:lang w:eastAsia="zh-CN"/>
              </w:rPr>
              <w:t>-</w:t>
            </w:r>
            <w:r w:rsidR="009D7E64">
              <w:rPr>
                <w:lang w:eastAsia="zh-CN"/>
              </w:rPr>
              <w:t>0</w:t>
            </w:r>
            <w:r w:rsidR="006202DA">
              <w:rPr>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B0DB8C" w:rsidR="001E41F3" w:rsidRDefault="00C215DF"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957FBC" w:rsidRPr="007C2097" w:rsidRDefault="00957FBC" w:rsidP="00957FBC">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8AC7C4" w:rsidR="00E667B3" w:rsidRPr="000152CA" w:rsidRDefault="004362F8" w:rsidP="00255D09">
            <w:pPr>
              <w:pStyle w:val="CRCoverPage"/>
              <w:spacing w:afterLines="50"/>
              <w:ind w:left="102"/>
              <w:rPr>
                <w:noProof/>
                <w:lang w:eastAsia="zh-CN"/>
              </w:rPr>
            </w:pPr>
            <w:r>
              <w:rPr>
                <w:rFonts w:cs="Arial"/>
                <w:noProof/>
                <w:lang w:eastAsia="zh-CN"/>
              </w:rPr>
              <w:t xml:space="preserve">The paper is proposed to </w:t>
            </w:r>
            <w:r w:rsidR="00255D09">
              <w:rPr>
                <w:rFonts w:cs="Arial"/>
                <w:noProof/>
                <w:lang w:eastAsia="zh-CN"/>
              </w:rPr>
              <w:t xml:space="preserve">add </w:t>
            </w:r>
            <w:r w:rsidR="00BC0B3E">
              <w:rPr>
                <w:rFonts w:cs="Arial"/>
                <w:noProof/>
                <w:lang w:eastAsia="zh-CN"/>
              </w:rPr>
              <w:t xml:space="preserve">the function </w:t>
            </w:r>
            <w:r w:rsidR="00255D09">
              <w:rPr>
                <w:rFonts w:cs="Arial"/>
                <w:noProof/>
                <w:lang w:eastAsia="zh-CN"/>
              </w:rPr>
              <w:t xml:space="preserve">description </w:t>
            </w:r>
            <w:r w:rsidR="00BC0B3E">
              <w:rPr>
                <w:rFonts w:cs="Arial"/>
                <w:noProof/>
                <w:lang w:eastAsia="zh-CN"/>
              </w:rPr>
              <w:t xml:space="preserve">of </w:t>
            </w:r>
            <w:r w:rsidR="00255D09">
              <w:rPr>
                <w:rFonts w:cs="Arial"/>
                <w:noProof/>
                <w:lang w:eastAsia="zh-CN"/>
              </w:rPr>
              <w:t>DC Application Server and the related abbreviation</w:t>
            </w:r>
            <w:r w:rsidR="000152CA">
              <w:t>.</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9D7C10" w:rsidR="00E667B3" w:rsidRDefault="00255D09" w:rsidP="000152CA">
            <w:pPr>
              <w:pStyle w:val="CRCoverPage"/>
              <w:spacing w:after="0"/>
              <w:ind w:left="100"/>
            </w:pPr>
            <w:r>
              <w:rPr>
                <w:rFonts w:cs="Arial"/>
                <w:noProof/>
                <w:lang w:eastAsia="zh-CN"/>
              </w:rPr>
              <w:t>Add the function description of DC Application Server</w:t>
            </w:r>
            <w:r>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7D2034" w:rsidR="00E667B3" w:rsidRDefault="00BC0B3E" w:rsidP="00876FEA">
            <w:pPr>
              <w:pStyle w:val="CRCoverPage"/>
              <w:spacing w:after="0"/>
              <w:ind w:left="100"/>
              <w:rPr>
                <w:noProof/>
                <w:lang w:eastAsia="zh-CN"/>
              </w:rPr>
            </w:pPr>
            <w:r>
              <w:rPr>
                <w:rFonts w:cs="Arial"/>
                <w:noProof/>
                <w:lang w:eastAsia="zh-CN"/>
              </w:rPr>
              <w:t xml:space="preserve">Function </w:t>
            </w:r>
            <w:r w:rsidR="00255D09">
              <w:rPr>
                <w:rFonts w:cs="Arial"/>
                <w:noProof/>
                <w:lang w:eastAsia="zh-CN"/>
              </w:rPr>
              <w:t>description of DC Application Server</w:t>
            </w:r>
            <w:r>
              <w:rPr>
                <w:rFonts w:cs="Arial"/>
                <w:noProof/>
                <w:lang w:eastAsia="zh-CN"/>
              </w:rPr>
              <w:t xml:space="preserve"> is missing</w:t>
            </w:r>
            <w:r w:rsidR="00E667B3">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EAAAE4" w:rsidR="001E41F3" w:rsidRDefault="00255D09" w:rsidP="00255D09">
            <w:pPr>
              <w:pStyle w:val="CRCoverPage"/>
              <w:spacing w:after="0"/>
              <w:ind w:left="100"/>
              <w:rPr>
                <w:noProof/>
                <w:lang w:eastAsia="zh-CN"/>
              </w:rPr>
            </w:pPr>
            <w:r>
              <w:rPr>
                <w:noProof/>
                <w:lang w:eastAsia="zh-CN"/>
              </w:rPr>
              <w:t>3.1</w:t>
            </w:r>
            <w:r w:rsidR="000E0BCD">
              <w:rPr>
                <w:noProof/>
                <w:lang w:eastAsia="zh-CN"/>
              </w:rPr>
              <w:t xml:space="preserve">, </w:t>
            </w:r>
            <w:r>
              <w:rPr>
                <w:noProof/>
                <w:lang w:eastAsia="zh-CN"/>
              </w:rPr>
              <w:t xml:space="preserve">3.3, </w:t>
            </w:r>
            <w:r w:rsidR="000E0BCD">
              <w:rPr>
                <w:noProof/>
                <w:lang w:eastAsia="zh-CN"/>
              </w:rPr>
              <w:t>A</w:t>
            </w:r>
            <w:r>
              <w:rPr>
                <w:noProof/>
                <w:lang w:eastAsia="zh-CN"/>
              </w:rPr>
              <w:t>C</w:t>
            </w:r>
            <w:r w:rsidR="000E0BCD">
              <w:rPr>
                <w:noProof/>
                <w:lang w:eastAsia="zh-CN"/>
              </w:rPr>
              <w:t>.2.2.</w:t>
            </w:r>
            <w:r>
              <w:rPr>
                <w:noProof/>
                <w:lang w:eastAsia="zh-CN"/>
              </w:rPr>
              <w:t>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p w14:paraId="31941314" w14:textId="77777777" w:rsidR="004B2AC0" w:rsidRPr="00DF18AB" w:rsidRDefault="004B2AC0" w:rsidP="004B2AC0">
      <w:pPr>
        <w:pStyle w:val="2"/>
      </w:pPr>
      <w:bookmarkStart w:id="5" w:name="_Toc177649749"/>
      <w:bookmarkEnd w:id="3"/>
      <w:bookmarkEnd w:id="4"/>
      <w:r w:rsidRPr="00DF18AB">
        <w:t>3.1</w:t>
      </w:r>
      <w:r w:rsidRPr="00DF18AB">
        <w:tab/>
        <w:t>Definitions</w:t>
      </w:r>
      <w:bookmarkEnd w:id="5"/>
    </w:p>
    <w:p w14:paraId="18ACB4B8" w14:textId="77777777" w:rsidR="004B2AC0" w:rsidRPr="00DF18AB" w:rsidRDefault="004B2AC0" w:rsidP="004B2AC0">
      <w:pPr>
        <w:keepNext/>
      </w:pPr>
      <w:r w:rsidRPr="00DF18AB">
        <w:t>Refer to TS</w:t>
      </w:r>
      <w:r>
        <w:t> </w:t>
      </w:r>
      <w:r w:rsidRPr="00DF18AB">
        <w:t>23.002</w:t>
      </w:r>
      <w:r>
        <w:t> </w:t>
      </w:r>
      <w:r w:rsidRPr="00DF18AB">
        <w:t>[1] for the definitions of some terms used in this document.</w:t>
      </w:r>
    </w:p>
    <w:p w14:paraId="349DB124" w14:textId="77777777" w:rsidR="004B2AC0" w:rsidRPr="00DF18AB" w:rsidRDefault="004B2AC0" w:rsidP="004B2AC0">
      <w:pPr>
        <w:keepNext/>
      </w:pPr>
      <w:r w:rsidRPr="00DF18AB">
        <w:t>For the purposes of the present document the terms and definitions given in TR</w:t>
      </w:r>
      <w:r>
        <w:t> </w:t>
      </w:r>
      <w:r w:rsidRPr="00DF18AB">
        <w:t>21.905</w:t>
      </w:r>
      <w:r>
        <w:t> </w:t>
      </w:r>
      <w:r w:rsidRPr="00DF18AB">
        <w:t>[68] and the following apply. A term defined in the present document takes precedence over the definition of the same term, if any, in TR</w:t>
      </w:r>
      <w:r>
        <w:t> </w:t>
      </w:r>
      <w:r w:rsidRPr="00DF18AB">
        <w:t>21.905</w:t>
      </w:r>
      <w:r>
        <w:t> </w:t>
      </w:r>
      <w:r w:rsidRPr="00DF18AB">
        <w:t>[68].</w:t>
      </w:r>
    </w:p>
    <w:p w14:paraId="20A171B2" w14:textId="77777777" w:rsidR="004B2AC0" w:rsidRPr="00DF18AB" w:rsidRDefault="004B2AC0" w:rsidP="004B2AC0">
      <w:pPr>
        <w:keepNext/>
      </w:pPr>
      <w:r w:rsidRPr="00DF18AB">
        <w:t>For the purposes of the present document, the following terms and definitions given in TS</w:t>
      </w:r>
      <w:r>
        <w:t> </w:t>
      </w:r>
      <w:r w:rsidRPr="00DF18AB">
        <w:t>23.003</w:t>
      </w:r>
      <w:r>
        <w:t> </w:t>
      </w:r>
      <w:r w:rsidRPr="00DF18AB">
        <w:t>[24] apply:</w:t>
      </w:r>
    </w:p>
    <w:p w14:paraId="6C93754E" w14:textId="77777777" w:rsidR="004B2AC0" w:rsidRPr="003C659E" w:rsidRDefault="004B2AC0" w:rsidP="004B2AC0">
      <w:pPr>
        <w:pStyle w:val="B1"/>
        <w:rPr>
          <w:b/>
          <w:bCs/>
        </w:rPr>
      </w:pPr>
      <w:r w:rsidRPr="003C659E">
        <w:rPr>
          <w:b/>
          <w:bCs/>
        </w:rPr>
        <w:t>-</w:t>
      </w:r>
      <w:r w:rsidRPr="003C659E">
        <w:rPr>
          <w:b/>
          <w:bCs/>
        </w:rPr>
        <w:tab/>
        <w:t>Distinct Public Service Identity</w:t>
      </w:r>
    </w:p>
    <w:p w14:paraId="700821A7" w14:textId="77777777" w:rsidR="004B2AC0" w:rsidRPr="003C659E" w:rsidRDefault="004B2AC0" w:rsidP="004B2AC0">
      <w:pPr>
        <w:pStyle w:val="B1"/>
        <w:rPr>
          <w:b/>
          <w:bCs/>
        </w:rPr>
      </w:pPr>
      <w:r w:rsidRPr="003C659E">
        <w:rPr>
          <w:b/>
          <w:bCs/>
        </w:rPr>
        <w:t>-</w:t>
      </w:r>
      <w:r w:rsidRPr="003C659E">
        <w:rPr>
          <w:b/>
          <w:bCs/>
        </w:rPr>
        <w:tab/>
        <w:t>Public User Identity</w:t>
      </w:r>
    </w:p>
    <w:p w14:paraId="02FFE84D" w14:textId="77777777" w:rsidR="004B2AC0" w:rsidRPr="003C659E" w:rsidRDefault="004B2AC0" w:rsidP="004B2AC0">
      <w:pPr>
        <w:pStyle w:val="B1"/>
        <w:rPr>
          <w:b/>
          <w:bCs/>
        </w:rPr>
      </w:pPr>
      <w:r w:rsidRPr="003C659E">
        <w:rPr>
          <w:b/>
          <w:bCs/>
        </w:rPr>
        <w:t>-</w:t>
      </w:r>
      <w:r w:rsidRPr="003C659E">
        <w:rPr>
          <w:b/>
          <w:bCs/>
        </w:rPr>
        <w:tab/>
        <w:t>Wildcarded Public User Identity</w:t>
      </w:r>
    </w:p>
    <w:p w14:paraId="2E7F835A" w14:textId="77777777" w:rsidR="004B2AC0" w:rsidRPr="003C659E" w:rsidRDefault="004B2AC0" w:rsidP="004B2AC0">
      <w:pPr>
        <w:pStyle w:val="B1"/>
        <w:rPr>
          <w:b/>
          <w:bCs/>
        </w:rPr>
      </w:pPr>
      <w:r w:rsidRPr="003C659E">
        <w:rPr>
          <w:b/>
          <w:bCs/>
        </w:rPr>
        <w:t>-</w:t>
      </w:r>
      <w:r w:rsidRPr="003C659E">
        <w:rPr>
          <w:b/>
          <w:bCs/>
        </w:rPr>
        <w:tab/>
        <w:t>Wildcarded Service User Identity</w:t>
      </w:r>
    </w:p>
    <w:p w14:paraId="6CDEE212" w14:textId="77777777" w:rsidR="004B2AC0" w:rsidRPr="00DF18AB" w:rsidRDefault="004B2AC0" w:rsidP="004B2AC0">
      <w:r w:rsidRPr="00DF18AB">
        <w:rPr>
          <w:b/>
        </w:rPr>
        <w:t>Alias Public User Identities:</w:t>
      </w:r>
      <w:r w:rsidRPr="00DF18AB">
        <w:t xml:space="preserve"> A set of Public User Identities that belong to the same alias group as specified in TS</w:t>
      </w:r>
      <w:r>
        <w:t> </w:t>
      </w:r>
      <w:r w:rsidRPr="00DF18AB">
        <w:t>29.228</w:t>
      </w:r>
      <w:r>
        <w:t> </w:t>
      </w:r>
      <w:r w:rsidRPr="00DF18AB">
        <w:t>[30].</w:t>
      </w:r>
    </w:p>
    <w:p w14:paraId="3D93BD3B" w14:textId="77777777" w:rsidR="004B2AC0" w:rsidRPr="00DF18AB" w:rsidRDefault="004B2AC0" w:rsidP="004B2AC0">
      <w:pPr>
        <w:keepLines/>
        <w:rPr>
          <w:lang w:eastAsia="ko-KR"/>
        </w:rPr>
      </w:pPr>
      <w:r w:rsidRPr="00DF18AB">
        <w:rPr>
          <w:b/>
          <w:bCs/>
        </w:rPr>
        <w:t xml:space="preserve">ALG: </w:t>
      </w:r>
      <w:r w:rsidRPr="00DF18AB">
        <w:t>Application Level Gateway (ALG) is an application specific functional entity that allows communication between disparate address realm or IP versions, e.g. an IPv6 node to communicate with an IPv4 node and vice versa, when certain applications carry network addresses in the payloads like SIP/SDP. NA(P)T-PT or NA(P)T is application unaware whereas ALGs are application specific translation entities that allow a host running an application to communicate transparently with another host running the same application but in a different IP version or IP address realm. See IETF RFC 2663 [34] for more details.</w:t>
      </w:r>
    </w:p>
    <w:p w14:paraId="67CF6177" w14:textId="77777777" w:rsidR="004B2AC0" w:rsidRPr="00DF18AB" w:rsidRDefault="004B2AC0" w:rsidP="004B2AC0">
      <w:pPr>
        <w:pStyle w:val="B1"/>
        <w:rPr>
          <w:b/>
          <w:bCs/>
          <w:lang w:eastAsia="ko-KR"/>
        </w:rPr>
      </w:pPr>
      <w:r w:rsidRPr="00DF18AB">
        <w:tab/>
        <w:t>For IMS, an IMS ALG provides the necessary application function for SIP/SDP protocols in order to communicate between different address realms or IP versions, e.g. IPv6 and IPv4 SIP applications.</w:t>
      </w:r>
    </w:p>
    <w:p w14:paraId="19DAF4B0" w14:textId="03D86C98" w:rsidR="004B2AC0" w:rsidRDefault="004B2AC0" w:rsidP="004B2AC0">
      <w:r w:rsidRPr="009422A5">
        <w:rPr>
          <w:b/>
          <w:bCs/>
        </w:rPr>
        <w:t xml:space="preserve">Application data channel: </w:t>
      </w:r>
      <w:r>
        <w:t>A data channel within an IMS session used to transfer data of data channel applications between UEs or between the UE and the network.</w:t>
      </w:r>
    </w:p>
    <w:p w14:paraId="7FE9D156" w14:textId="201C01EA" w:rsidR="004B2AC0" w:rsidRDefault="004B2AC0" w:rsidP="004B2AC0">
      <w:r w:rsidRPr="009422A5">
        <w:rPr>
          <w:b/>
          <w:bCs/>
        </w:rPr>
        <w:t>AR Application Server:</w:t>
      </w:r>
      <w:r>
        <w:t xml:space="preserve"> An application server used to control the service logic related to AR communication via IMS data channel.</w:t>
      </w:r>
    </w:p>
    <w:p w14:paraId="4810C26F" w14:textId="77777777" w:rsidR="004B2AC0" w:rsidRDefault="004B2AC0" w:rsidP="004B2AC0">
      <w:r w:rsidRPr="009422A5">
        <w:rPr>
          <w:b/>
          <w:bCs/>
        </w:rPr>
        <w:t>Bootstrap data channel:</w:t>
      </w:r>
      <w:r>
        <w:t xml:space="preserve"> A data channel established within an IMS session between the UE and the network, to transfer a graphical user interface that can include a list of data channel applications.</w:t>
      </w:r>
    </w:p>
    <w:p w14:paraId="45FFEF45" w14:textId="77777777" w:rsidR="004B2AC0" w:rsidRDefault="004B2AC0" w:rsidP="004B2AC0">
      <w:r w:rsidRPr="003C659E">
        <w:rPr>
          <w:b/>
          <w:bCs/>
        </w:rPr>
        <w:t>Business trunking:</w:t>
      </w:r>
      <w:r>
        <w:t xml:space="preserve"> as defined in TS 24.525 [81].</w:t>
      </w:r>
    </w:p>
    <w:p w14:paraId="068B06D5" w14:textId="77777777" w:rsidR="004B2AC0" w:rsidRDefault="004B2AC0" w:rsidP="004B2AC0">
      <w:r w:rsidRPr="009422A5">
        <w:rPr>
          <w:b/>
          <w:bCs/>
        </w:rPr>
        <w:t>Data channel application:</w:t>
      </w:r>
      <w:r>
        <w:t xml:space="preserve"> A HTML page including JavaScript(s) and optionally image(s) and style sheet(s). It is downloaded from the network to the UE through the bootstrap data channel.</w:t>
      </w:r>
    </w:p>
    <w:p w14:paraId="1E91C7E9" w14:textId="35D53201" w:rsidR="004B2AC0" w:rsidRDefault="004B2AC0" w:rsidP="004B2AC0">
      <w:r w:rsidRPr="009422A5">
        <w:rPr>
          <w:b/>
          <w:bCs/>
        </w:rPr>
        <w:t xml:space="preserve">DC Application Server: </w:t>
      </w:r>
      <w:r>
        <w:t>An application server that interacts with the DCSF and the DC media function for data channel traffic handling</w:t>
      </w:r>
      <w:ins w:id="6" w:author="ZTE" w:date="2024-09-26T18:59:00Z">
        <w:r w:rsidR="009D43F1">
          <w:t>, and optionally supports data channel interworking with MTSI UE</w:t>
        </w:r>
      </w:ins>
      <w:r>
        <w:t>.</w:t>
      </w:r>
    </w:p>
    <w:p w14:paraId="59AF07C4" w14:textId="77777777" w:rsidR="004B2AC0" w:rsidRDefault="004B2AC0" w:rsidP="004B2AC0">
      <w:r w:rsidRPr="003C659E">
        <w:rPr>
          <w:b/>
          <w:bCs/>
        </w:rPr>
        <w:t>Distinct Public User Identity:</w:t>
      </w:r>
      <w:r>
        <w:t xml:space="preserve"> used in relation to wildcarded Public User/Service Identities to denote an explicitly provisioned Public User/Service Identity. See more details in TS 23.003 [24].</w:t>
      </w:r>
    </w:p>
    <w:p w14:paraId="2AC9C70A" w14:textId="77777777" w:rsidR="004B2AC0" w:rsidRDefault="004B2AC0" w:rsidP="004B2AC0">
      <w:r w:rsidRPr="003C659E">
        <w:rPr>
          <w:b/>
          <w:bCs/>
        </w:rPr>
        <w:t>Entry point:</w:t>
      </w:r>
      <w:r>
        <w:t xml:space="preserve"> In the case that border control concepts are to be applied in an IM CN subsystem, then these are to be provided by capabilities within the IBCF, and the IBCF acts as an entry point for this network (instead of the I</w:t>
      </w:r>
      <w:r>
        <w:noBreakHyphen/>
        <w:t>CSCF). In this case the IBCF and the I</w:t>
      </w:r>
      <w:r>
        <w:noBreakHyphen/>
        <w:t>CSCF can be co-located as a single physical node. If border control concepts are not applied, then the I-CSCF is considered as an entry point of a network. If the P</w:t>
      </w:r>
      <w:r>
        <w:noBreakHyphen/>
        <w:t>CSCF is in the home network, then the I</w:t>
      </w:r>
      <w:r>
        <w:noBreakHyphen/>
        <w:t>CSCF is considered as an entry point for this document.</w:t>
      </w:r>
    </w:p>
    <w:p w14:paraId="19E5A67F" w14:textId="77777777" w:rsidR="004B2AC0" w:rsidRDefault="004B2AC0" w:rsidP="004B2AC0">
      <w:r w:rsidRPr="003C659E">
        <w:rPr>
          <w:b/>
          <w:bCs/>
        </w:rPr>
        <w:t>Exit point:</w:t>
      </w:r>
      <w:r>
        <w:t xml:space="preserve"> If operator preference requires the application of border control concepts then these are to be provided by capabilities within the IBCF, and requests sent towards another network are routed via a local network exit point (IBCF), which will then forward the request to the other network (discovering the entry point if necessary).</w:t>
      </w:r>
    </w:p>
    <w:p w14:paraId="1A312424" w14:textId="77777777" w:rsidR="004B2AC0" w:rsidRDefault="004B2AC0" w:rsidP="004B2AC0">
      <w:r w:rsidRPr="003C659E">
        <w:rPr>
          <w:b/>
          <w:bCs/>
        </w:rPr>
        <w:t>Geographical Identifier:</w:t>
      </w:r>
      <w:r>
        <w:t xml:space="preserve"> A Geographical Identifier identifies a geographical area within a country or territory. See more details in clause E.8.</w:t>
      </w:r>
    </w:p>
    <w:p w14:paraId="6A442FEC" w14:textId="77777777" w:rsidR="004B2AC0" w:rsidRDefault="004B2AC0" w:rsidP="004B2AC0">
      <w:r w:rsidRPr="003C659E">
        <w:rPr>
          <w:b/>
          <w:bCs/>
        </w:rPr>
        <w:lastRenderedPageBreak/>
        <w:t>Geo-local service number:</w:t>
      </w:r>
      <w:r>
        <w:t xml:space="preserve"> A local service number that is used to access a service in the roamed network (a local service where the subscriber is located).</w:t>
      </w:r>
    </w:p>
    <w:p w14:paraId="54EF6F70" w14:textId="77777777" w:rsidR="004B2AC0" w:rsidRDefault="004B2AC0" w:rsidP="004B2AC0">
      <w:r w:rsidRPr="003C659E">
        <w:rPr>
          <w:b/>
          <w:bCs/>
        </w:rPr>
        <w:t>Home local service number:</w:t>
      </w:r>
      <w:r>
        <w:t xml:space="preserve"> A local service number is used to access a service that is located in the home network of the user.</w:t>
      </w:r>
    </w:p>
    <w:p w14:paraId="0092FB73" w14:textId="77777777" w:rsidR="004B2AC0" w:rsidRDefault="004B2AC0" w:rsidP="004B2AC0">
      <w:r w:rsidRPr="003C659E">
        <w:rPr>
          <w:b/>
          <w:bCs/>
        </w:rPr>
        <w:t>HSS Group ID:</w:t>
      </w:r>
      <w:r>
        <w:t xml:space="preserve"> This refers to one or more SBI capable HSS instances managing a specific set of IMPIs/IMPUs.</w:t>
      </w:r>
    </w:p>
    <w:p w14:paraId="21C52380" w14:textId="77777777" w:rsidR="004B2AC0" w:rsidRDefault="004B2AC0" w:rsidP="004B2AC0">
      <w:r w:rsidRPr="003C659E">
        <w:rPr>
          <w:b/>
          <w:bCs/>
        </w:rPr>
        <w:t>IMC:</w:t>
      </w:r>
      <w:r>
        <w:t xml:space="preserve"> IMS Credentials as defined in TR 21.905 [68].</w:t>
      </w:r>
    </w:p>
    <w:p w14:paraId="22EFAC3C" w14:textId="77777777" w:rsidR="004B2AC0" w:rsidRDefault="004B2AC0" w:rsidP="004B2AC0">
      <w:r w:rsidRPr="003C659E">
        <w:rPr>
          <w:b/>
          <w:bCs/>
        </w:rPr>
        <w:t xml:space="preserve">IMS application reference: </w:t>
      </w:r>
      <w:r>
        <w:t>An IMS application reference is the means by which an IMS communication service identifies an IMS application.</w:t>
      </w:r>
    </w:p>
    <w:p w14:paraId="5FAF4AC1" w14:textId="77777777" w:rsidR="004B2AC0" w:rsidRDefault="004B2AC0" w:rsidP="004B2AC0">
      <w:r w:rsidRPr="003C659E">
        <w:rPr>
          <w:b/>
          <w:bCs/>
        </w:rPr>
        <w:t>IMS application:</w:t>
      </w:r>
      <w:r>
        <w:t xml:space="preserve"> An IMS application is an application that uses an IMS communication service(s) in order to provide a specific service to the end-user. An IMS application utilises the IMS communication service(s) as they are specified without extending the definition of the IMS communication service(s).</w:t>
      </w:r>
    </w:p>
    <w:p w14:paraId="62D3C536" w14:textId="77777777" w:rsidR="004B2AC0" w:rsidRDefault="004B2AC0" w:rsidP="004B2AC0">
      <w:r w:rsidRPr="003C659E">
        <w:rPr>
          <w:b/>
          <w:bCs/>
        </w:rPr>
        <w:t>IMS communication service identifier:</w:t>
      </w:r>
      <w:r>
        <w:t xml:space="preserve"> An IMS communication service identifier uniquely identifies the IMS communication service associated with the particular IMS request.</w:t>
      </w:r>
    </w:p>
    <w:p w14:paraId="71418AC5" w14:textId="77777777" w:rsidR="004B2AC0" w:rsidRDefault="004B2AC0" w:rsidP="004B2AC0">
      <w:r w:rsidRPr="003C659E">
        <w:rPr>
          <w:b/>
          <w:bCs/>
        </w:rPr>
        <w:t>IMS communication service:</w:t>
      </w:r>
      <w:r>
        <w:t xml:space="preserve"> An IMS communication service is a type of communication defined by a service definition that specifies the rules and procedures and allowed medias for a specific type of communication and that utilises the IMS enablers.</w:t>
      </w:r>
    </w:p>
    <w:p w14:paraId="7A75A5D1" w14:textId="77777777" w:rsidR="004B2AC0" w:rsidRDefault="004B2AC0" w:rsidP="004B2AC0">
      <w:r w:rsidRPr="003C659E">
        <w:rPr>
          <w:b/>
          <w:bCs/>
        </w:rPr>
        <w:t>IMS enabler:</w:t>
      </w:r>
      <w:r>
        <w:t xml:space="preserve"> An IMS enabler is a set of IMS procedures that fulfils specific function. An IMS enabler may be used in conjunction with other IMS enablers in order to provide an IMS communication service.</w:t>
      </w:r>
    </w:p>
    <w:p w14:paraId="0E6745AE" w14:textId="77777777" w:rsidR="004B2AC0" w:rsidRDefault="004B2AC0" w:rsidP="004B2AC0">
      <w:r w:rsidRPr="003C659E">
        <w:rPr>
          <w:b/>
          <w:bCs/>
        </w:rPr>
        <w:t>Instance identifier:</w:t>
      </w:r>
      <w:r>
        <w:t xml:space="preserve"> An identifier, that uniquely identifies a specific UE amongst all other UEs registered with the same Public User Identity.</w:t>
      </w:r>
    </w:p>
    <w:p w14:paraId="2AE8D657" w14:textId="77777777" w:rsidR="004B2AC0" w:rsidRDefault="004B2AC0" w:rsidP="004B2AC0">
      <w:r w:rsidRPr="003C659E">
        <w:rPr>
          <w:b/>
          <w:bCs/>
        </w:rPr>
        <w:t>Inter-IMS Network to Network Interface:</w:t>
      </w:r>
      <w:r>
        <w:t xml:space="preserve"> The interface which is used to interconnect two IM CN subsystem networks. This interface is not constrained to a single protocol.</w:t>
      </w:r>
    </w:p>
    <w:p w14:paraId="41738EF0" w14:textId="77777777" w:rsidR="004B2AC0" w:rsidRDefault="004B2AC0" w:rsidP="004B2AC0">
      <w:r w:rsidRPr="003C659E">
        <w:rPr>
          <w:b/>
          <w:bCs/>
        </w:rPr>
        <w:t>IP Flow:</w:t>
      </w:r>
      <w:r>
        <w:t xml:space="preserve"> Unidirectional flow of IP packets with the following properties:</w:t>
      </w:r>
    </w:p>
    <w:p w14:paraId="093F6408" w14:textId="77777777" w:rsidR="004B2AC0" w:rsidRDefault="004B2AC0" w:rsidP="004B2AC0">
      <w:pPr>
        <w:pStyle w:val="B1"/>
      </w:pPr>
      <w:r>
        <w:t>-</w:t>
      </w:r>
      <w:r>
        <w:tab/>
        <w:t>same destination IP address and port number;</w:t>
      </w:r>
    </w:p>
    <w:p w14:paraId="5FED4E63" w14:textId="77777777" w:rsidR="004B2AC0" w:rsidRDefault="004B2AC0" w:rsidP="004B2AC0">
      <w:pPr>
        <w:pStyle w:val="B1"/>
      </w:pPr>
      <w:r>
        <w:t>-</w:t>
      </w:r>
      <w:r>
        <w:tab/>
        <w:t>same source IP address and port number;</w:t>
      </w:r>
    </w:p>
    <w:p w14:paraId="2DE510BF" w14:textId="77777777" w:rsidR="004B2AC0" w:rsidRDefault="004B2AC0" w:rsidP="004B2AC0">
      <w:pPr>
        <w:pStyle w:val="B1"/>
      </w:pPr>
      <w:r>
        <w:t>-</w:t>
      </w:r>
      <w:r>
        <w:tab/>
        <w:t>same transport protocol (port numbers are only applicable if used by the transport protocol).</w:t>
      </w:r>
    </w:p>
    <w:p w14:paraId="47C02EA0" w14:textId="77777777" w:rsidR="004B2AC0" w:rsidRDefault="004B2AC0" w:rsidP="004B2AC0">
      <w:r w:rsidRPr="003C659E">
        <w:rPr>
          <w:b/>
          <w:bCs/>
        </w:rPr>
        <w:t>IP-Connectivity Access Network:</w:t>
      </w:r>
      <w:r>
        <w:t xml:space="preserve"> refers to the collection of network entities and interfaces that provides the underlying IP transport connectivity between the UE and the IMS entities. An example of an "IP-Connectivity Access Network" is GPRS.</w:t>
      </w:r>
    </w:p>
    <w:p w14:paraId="32C995A7" w14:textId="77777777" w:rsidR="004B2AC0" w:rsidRDefault="004B2AC0" w:rsidP="004B2AC0">
      <w:r w:rsidRPr="003C659E">
        <w:rPr>
          <w:b/>
          <w:bCs/>
        </w:rPr>
        <w:t>IP SM GW (IP short message gateway):</w:t>
      </w:r>
      <w:r>
        <w:t xml:space="preserve"> An IP SM GW is an AS providing the support of Short Message Service of the IMS domain. See more details in TS 23.204 [56].</w:t>
      </w:r>
    </w:p>
    <w:p w14:paraId="7A7F0639" w14:textId="77777777" w:rsidR="004B2AC0" w:rsidRDefault="004B2AC0" w:rsidP="004B2AC0">
      <w:r w:rsidRPr="003C659E">
        <w:rPr>
          <w:b/>
          <w:bCs/>
        </w:rPr>
        <w:t>Local Service Number:</w:t>
      </w:r>
      <w:r>
        <w:t xml:space="preserve"> A local service number is a telephone number in non-international format. A local service number is used to access a service that may be located in the home network of the user (home local service number) or the roamed network of the user (geo-local service number).</w:t>
      </w:r>
    </w:p>
    <w:p w14:paraId="761EC1BF" w14:textId="77777777" w:rsidR="004B2AC0" w:rsidRDefault="004B2AC0" w:rsidP="004B2AC0">
      <w:r w:rsidRPr="003C659E">
        <w:rPr>
          <w:b/>
          <w:bCs/>
        </w:rPr>
        <w:t>Media Flow:</w:t>
      </w:r>
      <w:r>
        <w:t xml:space="preserve"> One or more IP flows carrying a single media instance, e.g. an audio stream or a video stream. In the context of this specification the term Media Flow is used instead of IP Flow regardless of whether the actual IP packet corresponds to media plane information (e.g. audio RTP flow) or control signalling (e.g. RTCP or SIP Signalling).</w:t>
      </w:r>
    </w:p>
    <w:p w14:paraId="14FBC522" w14:textId="77777777" w:rsidR="004B2AC0" w:rsidRDefault="004B2AC0" w:rsidP="004B2AC0">
      <w:r w:rsidRPr="00D223EF">
        <w:rPr>
          <w:b/>
          <w:bCs/>
        </w:rPr>
        <w:t xml:space="preserve">MPS: </w:t>
      </w:r>
      <w:r>
        <w:t>Based on TS 22.153 [77]. Multimedia Priority Service allows authorized users to obtain and maintain radio and network resources with priority, also during national security or emergency situations when PLMN congestion may occur.</w:t>
      </w:r>
    </w:p>
    <w:p w14:paraId="19C66FDD" w14:textId="77777777" w:rsidR="004B2AC0" w:rsidRDefault="004B2AC0" w:rsidP="004B2AC0">
      <w:r w:rsidRPr="003C659E">
        <w:rPr>
          <w:b/>
          <w:bCs/>
        </w:rPr>
        <w:t>MPS session:</w:t>
      </w:r>
      <w:r>
        <w:t xml:space="preserve"> A session (e.g. voice, video, data session) for which priority treatment is applied for allocating and maintaining radio and network resources.</w:t>
      </w:r>
    </w:p>
    <w:p w14:paraId="6CBE21D6" w14:textId="77777777" w:rsidR="004B2AC0" w:rsidRPr="00BB6004" w:rsidRDefault="004B2AC0" w:rsidP="004B2AC0">
      <w:r w:rsidRPr="00BB6004">
        <w:rPr>
          <w:b/>
          <w:bCs/>
        </w:rPr>
        <w:t>MPS for Messaging:</w:t>
      </w:r>
      <w:r>
        <w:t xml:space="preserve"> Within the scope of this specification, IMS Immediate Messaging and IMS Session-based Messaging delivered with MPS priority.</w:t>
      </w:r>
    </w:p>
    <w:p w14:paraId="5525038E" w14:textId="77777777" w:rsidR="004B2AC0" w:rsidRDefault="004B2AC0" w:rsidP="004B2AC0">
      <w:r w:rsidRPr="003C659E">
        <w:rPr>
          <w:b/>
          <w:bCs/>
        </w:rPr>
        <w:lastRenderedPageBreak/>
        <w:t>MPS-subscribed UE:</w:t>
      </w:r>
      <w:r>
        <w:t xml:space="preserve"> A UE having a USIM with MPS subscription.</w:t>
      </w:r>
    </w:p>
    <w:p w14:paraId="08063F52" w14:textId="77777777" w:rsidR="004B2AC0" w:rsidRDefault="004B2AC0" w:rsidP="004B2AC0">
      <w:r>
        <w:t>NAT-PT/NAPT-PT: NAT-PT uses a pool of globally unique IPv4 addresses for assignment to IPv6 nodes on a dynamic basis as sessions are initiated across the IP version boundaries. NAT-PT binds addresses in IPv6 network with addresses in IPv4 network and vice versa to provide transparent routing between the two IP domains without requiring any changes to end points, like the UE. NAT-PT needs to track the sessions it supports and mandates that inbound and outbound data for a specific session traverse the same NAT-PT router.</w:t>
      </w:r>
    </w:p>
    <w:p w14:paraId="72B7F35E" w14:textId="77777777" w:rsidR="004B2AC0" w:rsidRDefault="004B2AC0" w:rsidP="004B2AC0">
      <w:pPr>
        <w:pStyle w:val="B1"/>
      </w:pPr>
      <w:r>
        <w:tab/>
        <w:t>NAPT-PT provides additional translation of transport identifier (e.g. TCP and UDP port numbers, ICMP query identifiers). This allows the transport identifiers of a number of IPv6 hosts to be multiplexed into the transport identifiers of a single assigned IPv4 address. See IETF RFC 2766 [33] for more details.</w:t>
      </w:r>
    </w:p>
    <w:p w14:paraId="16006166" w14:textId="77777777" w:rsidR="004B2AC0" w:rsidRDefault="004B2AC0" w:rsidP="004B2AC0">
      <w:r w:rsidRPr="003C659E">
        <w:rPr>
          <w:b/>
          <w:bCs/>
        </w:rPr>
        <w:t>Network Address Translation (NA(P)T):</w:t>
      </w:r>
      <w:r>
        <w:t xml:space="preserve"> method by which IP addresses are mapped from one group to another, transparently to end users. Network Address Port Translation, or NA(P)T is a method by which many network addresses and their TCP/UDP (Transmission Control Protocol/User Datagram Protocol) ports are translated into a single network address and its TCP/UDP ports. See RFC 3022 [65] for further details.</w:t>
      </w:r>
    </w:p>
    <w:p w14:paraId="27A55076" w14:textId="77777777" w:rsidR="004B2AC0" w:rsidRDefault="004B2AC0" w:rsidP="004B2AC0">
      <w:r w:rsidRPr="003C659E">
        <w:rPr>
          <w:b/>
          <w:bCs/>
        </w:rPr>
        <w:t>Outbound:</w:t>
      </w:r>
      <w:r>
        <w:t xml:space="preserve"> Managing Client Initiated Connections in the Session Initiation Protocol (Outbound) defines behaviours for User Agents, registrars and proxy servers that allow requests to be delivered on existing connections established by the User Agent. See RFC 5626 [48] for further details.</w:t>
      </w:r>
    </w:p>
    <w:p w14:paraId="0C0C8082" w14:textId="77777777" w:rsidR="004B2AC0" w:rsidRDefault="004B2AC0" w:rsidP="004B2AC0">
      <w:r w:rsidRPr="003C659E">
        <w:rPr>
          <w:b/>
          <w:bCs/>
        </w:rPr>
        <w:t xml:space="preserve">Preferred Circuit Carrier Access: </w:t>
      </w:r>
      <w:r>
        <w:t>An IMS service that allows a specific long distance circuit carrier to be selected for a long distance call.</w:t>
      </w:r>
    </w:p>
    <w:p w14:paraId="56AAB332" w14:textId="77777777" w:rsidR="004B2AC0" w:rsidRDefault="004B2AC0" w:rsidP="004B2AC0">
      <w:r w:rsidRPr="003C659E">
        <w:rPr>
          <w:b/>
          <w:bCs/>
        </w:rPr>
        <w:t>Preferred Circuit Carrier Selection:</w:t>
      </w:r>
      <w:r>
        <w:t xml:space="preserve"> An IMS service that allows the subscriber to select a long distance circuit carrier per call when dialling a call origination.</w:t>
      </w:r>
    </w:p>
    <w:p w14:paraId="6DA9794D" w14:textId="77777777" w:rsidR="004B2AC0" w:rsidRDefault="004B2AC0" w:rsidP="004B2AC0">
      <w:r w:rsidRPr="003C659E">
        <w:rPr>
          <w:b/>
          <w:bCs/>
        </w:rPr>
        <w:t xml:space="preserve">Service User: </w:t>
      </w:r>
      <w:r>
        <w:t>According to TS 22.153 [77].</w:t>
      </w:r>
    </w:p>
    <w:p w14:paraId="199F6DA5" w14:textId="77777777" w:rsidR="004B2AC0" w:rsidRDefault="004B2AC0" w:rsidP="004B2AC0">
      <w:r w:rsidRPr="003C659E">
        <w:rPr>
          <w:b/>
          <w:bCs/>
        </w:rPr>
        <w:t xml:space="preserve">Stand-alone Non-Public Network: </w:t>
      </w:r>
      <w:r>
        <w:t>A non-public network not relying on network functions provided by a PLMN.</w:t>
      </w:r>
    </w:p>
    <w:p w14:paraId="143E115C" w14:textId="77777777" w:rsidR="004B2AC0" w:rsidRDefault="004B2AC0" w:rsidP="004B2AC0">
      <w:r w:rsidRPr="00E37ED8">
        <w:rPr>
          <w:b/>
          <w:bCs/>
        </w:rPr>
        <w:t xml:space="preserve">STUN: </w:t>
      </w:r>
      <w:r>
        <w:t>Simple Traversal of UDP Through NAT (STUN), provides a toolkit of functions. These functions allow entities behind a NAT to learn the address bindings allocated by the NAT, to keep those bindings open, and communicate with other STUN-aware devices to validate connectivity. See RFC 5389 [47] for further details.</w:t>
      </w:r>
    </w:p>
    <w:p w14:paraId="2C2CB5AA" w14:textId="77777777" w:rsidR="004B2AC0" w:rsidRDefault="004B2AC0" w:rsidP="004B2AC0">
      <w:r w:rsidRPr="003C659E">
        <w:rPr>
          <w:b/>
          <w:bCs/>
        </w:rPr>
        <w:t>STUN Keep-alive:</w:t>
      </w:r>
      <w:r>
        <w:t xml:space="preserve"> Is a usage of STUN, to keep NAT bindings open.</w:t>
      </w:r>
    </w:p>
    <w:p w14:paraId="4A41F9EC" w14:textId="77777777" w:rsidR="004B2AC0" w:rsidRDefault="004B2AC0" w:rsidP="004B2AC0">
      <w:r w:rsidRPr="003C659E">
        <w:rPr>
          <w:b/>
          <w:bCs/>
        </w:rPr>
        <w:t>STUN Relay:</w:t>
      </w:r>
      <w:r>
        <w:t xml:space="preserve"> Is a usage of STUN, that allows a client to request an address on the STUN server itself, so that the STUN server acts as a relay. See IETF RFC 5766 [46] for further details.</w:t>
      </w:r>
    </w:p>
    <w:p w14:paraId="601DB14B" w14:textId="77777777" w:rsidR="004B2AC0" w:rsidRDefault="004B2AC0" w:rsidP="004B2AC0">
      <w:r w:rsidRPr="003C659E">
        <w:rPr>
          <w:b/>
          <w:bCs/>
        </w:rPr>
        <w:t>Subscriber:</w:t>
      </w:r>
      <w:r>
        <w:t xml:space="preserve"> A Subscriber is an entity (comprising one or more users) that is engaged in a Subscription with a service provider. The subscriber is allowed to subscribe and unsubscribe services, to register a user or a list of users authorized to enjoy these services, and also to set the limits relative to the use that users make of these services.</w:t>
      </w:r>
    </w:p>
    <w:p w14:paraId="6E276CED" w14:textId="77777777" w:rsidR="004B2AC0" w:rsidRDefault="004B2AC0" w:rsidP="004B2AC0">
      <w:r w:rsidRPr="003C659E">
        <w:rPr>
          <w:b/>
          <w:bCs/>
        </w:rPr>
        <w:t>Transport address:</w:t>
      </w:r>
      <w:r>
        <w:t xml:space="preserve"> A unique identifier of transport-layer address, i.e. a combination of a network address, protocol identifier and port number. For example, an IP address and a UDP port.</w:t>
      </w:r>
    </w:p>
    <w:p w14:paraId="798AA266" w14:textId="77777777" w:rsidR="004B2AC0" w:rsidRPr="00DF18AB" w:rsidRDefault="004B2AC0" w:rsidP="004B2AC0">
      <w:bookmarkStart w:id="7" w:name="_CR3_2"/>
      <w:bookmarkEnd w:id="7"/>
      <w:r w:rsidRPr="00BB6004">
        <w:rPr>
          <w:b/>
          <w:bCs/>
        </w:rPr>
        <w:t>Standalone IMS Data Channel Session:</w:t>
      </w:r>
      <w:r>
        <w:t xml:space="preserve"> An IMS session with only data channel media component(s) defined in TS 26.114 [76] without accompanying audio/video/messaging media.</w:t>
      </w:r>
    </w:p>
    <w:p w14:paraId="4CD386E9" w14:textId="77777777" w:rsidR="00010B60" w:rsidRPr="004B2AC0" w:rsidRDefault="00010B60" w:rsidP="001460F1">
      <w:pPr>
        <w:rPr>
          <w:noProof/>
        </w:rPr>
      </w:pPr>
    </w:p>
    <w:p w14:paraId="2EEFD8DC" w14:textId="320D9B2F" w:rsidR="004B2AC0" w:rsidRPr="002800F7" w:rsidRDefault="004B2AC0" w:rsidP="004B2AC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1B9D104" w14:textId="77777777" w:rsidR="009D43F1" w:rsidRPr="00DF18AB" w:rsidRDefault="009D43F1" w:rsidP="009D43F1">
      <w:pPr>
        <w:pStyle w:val="2"/>
      </w:pPr>
      <w:bookmarkStart w:id="8" w:name="_Toc177649751"/>
      <w:r w:rsidRPr="00DF18AB">
        <w:t>3.3</w:t>
      </w:r>
      <w:r w:rsidRPr="00DF18AB">
        <w:tab/>
        <w:t>Abbreviations</w:t>
      </w:r>
      <w:bookmarkEnd w:id="8"/>
    </w:p>
    <w:p w14:paraId="50944013" w14:textId="77777777" w:rsidR="009D43F1" w:rsidRPr="00DF18AB" w:rsidRDefault="009D43F1" w:rsidP="009D43F1">
      <w:pPr>
        <w:keepNext/>
      </w:pPr>
      <w:r w:rsidRPr="00DF18AB">
        <w:t>For the purposes of the present document, the abbreviations given in TR</w:t>
      </w:r>
      <w:r>
        <w:t> </w:t>
      </w:r>
      <w:r w:rsidRPr="00DF18AB">
        <w:t>21.905</w:t>
      </w:r>
      <w:r>
        <w:t> </w:t>
      </w:r>
      <w:r w:rsidRPr="00DF18AB">
        <w:t>[68] and the following apply. An abbreviation defined in the present document takes precedence over the definition of the same abbreviation, if any, in TR</w:t>
      </w:r>
      <w:r>
        <w:t> </w:t>
      </w:r>
      <w:r w:rsidRPr="00DF18AB">
        <w:t>21.905</w:t>
      </w:r>
      <w:r>
        <w:t> </w:t>
      </w:r>
      <w:r w:rsidRPr="00DF18AB">
        <w:t>[68].</w:t>
      </w:r>
    </w:p>
    <w:p w14:paraId="626AE687" w14:textId="77777777" w:rsidR="009D43F1" w:rsidRPr="00DF18AB" w:rsidRDefault="009D43F1" w:rsidP="009D43F1">
      <w:pPr>
        <w:pStyle w:val="EW"/>
      </w:pPr>
      <w:r w:rsidRPr="00DF18AB">
        <w:t>5GS</w:t>
      </w:r>
      <w:r w:rsidRPr="00DF18AB">
        <w:tab/>
        <w:t>5G System</w:t>
      </w:r>
    </w:p>
    <w:p w14:paraId="3A1AC0C7" w14:textId="77777777" w:rsidR="009D43F1" w:rsidRPr="00DF18AB" w:rsidRDefault="009D43F1" w:rsidP="009D43F1">
      <w:pPr>
        <w:pStyle w:val="EW"/>
      </w:pPr>
      <w:r w:rsidRPr="00DF18AB">
        <w:t>API</w:t>
      </w:r>
      <w:r w:rsidRPr="00DF18AB">
        <w:tab/>
        <w:t>Application Program Interface</w:t>
      </w:r>
    </w:p>
    <w:p w14:paraId="2F62762C" w14:textId="77777777" w:rsidR="009D43F1" w:rsidRPr="00DF18AB" w:rsidRDefault="009D43F1" w:rsidP="009D43F1">
      <w:pPr>
        <w:pStyle w:val="EW"/>
      </w:pPr>
      <w:r w:rsidRPr="00DF18AB">
        <w:t>APN</w:t>
      </w:r>
      <w:r w:rsidRPr="00DF18AB">
        <w:tab/>
        <w:t>Access Point Name</w:t>
      </w:r>
    </w:p>
    <w:p w14:paraId="6F5C54B1" w14:textId="77777777" w:rsidR="009D43F1" w:rsidRPr="00DF18AB" w:rsidRDefault="009D43F1" w:rsidP="009D43F1">
      <w:pPr>
        <w:pStyle w:val="EW"/>
      </w:pPr>
      <w:r w:rsidRPr="00DF18AB">
        <w:t>AS</w:t>
      </w:r>
      <w:r w:rsidRPr="00DF18AB">
        <w:tab/>
        <w:t>Application Server</w:t>
      </w:r>
    </w:p>
    <w:p w14:paraId="4429FAEB" w14:textId="77777777" w:rsidR="009D43F1" w:rsidRDefault="009D43F1" w:rsidP="009D43F1">
      <w:pPr>
        <w:pStyle w:val="EW"/>
      </w:pPr>
      <w:r>
        <w:t>A2P</w:t>
      </w:r>
      <w:r>
        <w:tab/>
        <w:t>Application to Person</w:t>
      </w:r>
    </w:p>
    <w:p w14:paraId="198BE383" w14:textId="77777777" w:rsidR="009D43F1" w:rsidRPr="00DF18AB" w:rsidRDefault="009D43F1" w:rsidP="009D43F1">
      <w:pPr>
        <w:pStyle w:val="EW"/>
      </w:pPr>
      <w:r w:rsidRPr="00DF18AB">
        <w:lastRenderedPageBreak/>
        <w:t>BCSM</w:t>
      </w:r>
      <w:r w:rsidRPr="00DF18AB">
        <w:tab/>
        <w:t>Basic Call State Model</w:t>
      </w:r>
    </w:p>
    <w:p w14:paraId="26A3DFC6" w14:textId="77777777" w:rsidR="009D43F1" w:rsidRPr="00DF18AB" w:rsidRDefault="009D43F1" w:rsidP="009D43F1">
      <w:pPr>
        <w:pStyle w:val="EW"/>
      </w:pPr>
      <w:r w:rsidRPr="00DF18AB">
        <w:t>BG</w:t>
      </w:r>
      <w:r w:rsidRPr="00DF18AB">
        <w:tab/>
        <w:t>Border Gateway</w:t>
      </w:r>
    </w:p>
    <w:p w14:paraId="77CC77D5" w14:textId="77777777" w:rsidR="009D43F1" w:rsidRPr="00DF18AB" w:rsidRDefault="009D43F1" w:rsidP="009D43F1">
      <w:pPr>
        <w:pStyle w:val="EW"/>
      </w:pPr>
      <w:r w:rsidRPr="00DF18AB">
        <w:t>BGCF</w:t>
      </w:r>
      <w:r w:rsidRPr="00DF18AB">
        <w:tab/>
        <w:t>Breakout Gateway Control Function</w:t>
      </w:r>
    </w:p>
    <w:p w14:paraId="7A1E1C76" w14:textId="77777777" w:rsidR="009D43F1" w:rsidRPr="00DF18AB" w:rsidRDefault="009D43F1" w:rsidP="009D43F1">
      <w:pPr>
        <w:pStyle w:val="EW"/>
      </w:pPr>
      <w:r w:rsidRPr="00DF18AB">
        <w:t>BS</w:t>
      </w:r>
      <w:r w:rsidRPr="00DF18AB">
        <w:tab/>
        <w:t>Bearer Service</w:t>
      </w:r>
    </w:p>
    <w:p w14:paraId="7036E542" w14:textId="77777777" w:rsidR="009D43F1" w:rsidRPr="00DF18AB" w:rsidRDefault="009D43F1" w:rsidP="009D43F1">
      <w:pPr>
        <w:pStyle w:val="EW"/>
      </w:pPr>
      <w:r w:rsidRPr="00DF18AB">
        <w:t>CAMEL</w:t>
      </w:r>
      <w:r w:rsidRPr="00DF18AB">
        <w:tab/>
        <w:t>Customised Application Mobile Enhanced Logic</w:t>
      </w:r>
    </w:p>
    <w:p w14:paraId="050601B4" w14:textId="77777777" w:rsidR="009D43F1" w:rsidRPr="00DF18AB" w:rsidRDefault="009D43F1" w:rsidP="009D43F1">
      <w:pPr>
        <w:pStyle w:val="EW"/>
      </w:pPr>
      <w:r w:rsidRPr="00DF18AB">
        <w:t>CAP</w:t>
      </w:r>
      <w:r w:rsidRPr="00DF18AB">
        <w:tab/>
        <w:t>Camel Application Part</w:t>
      </w:r>
    </w:p>
    <w:p w14:paraId="527BF915" w14:textId="77777777" w:rsidR="009D43F1" w:rsidRPr="00DF18AB" w:rsidRDefault="009D43F1" w:rsidP="009D43F1">
      <w:pPr>
        <w:pStyle w:val="EW"/>
      </w:pPr>
      <w:r w:rsidRPr="00DF18AB">
        <w:t>CDR</w:t>
      </w:r>
      <w:r w:rsidRPr="00DF18AB">
        <w:tab/>
        <w:t>Charging Data Record</w:t>
      </w:r>
    </w:p>
    <w:p w14:paraId="790F7849" w14:textId="77777777" w:rsidR="009D43F1" w:rsidRPr="00DF18AB" w:rsidRDefault="009D43F1" w:rsidP="009D43F1">
      <w:pPr>
        <w:pStyle w:val="EW"/>
      </w:pPr>
      <w:r w:rsidRPr="00DF18AB">
        <w:t>CN</w:t>
      </w:r>
      <w:r w:rsidRPr="00DF18AB">
        <w:tab/>
        <w:t>Core Network</w:t>
      </w:r>
    </w:p>
    <w:p w14:paraId="61868AAB" w14:textId="77777777" w:rsidR="009D43F1" w:rsidRPr="00DF18AB" w:rsidRDefault="009D43F1" w:rsidP="009D43F1">
      <w:pPr>
        <w:pStyle w:val="EW"/>
      </w:pPr>
      <w:r w:rsidRPr="00DF18AB">
        <w:t>CS</w:t>
      </w:r>
      <w:r w:rsidRPr="00DF18AB">
        <w:tab/>
        <w:t>Circuit Switched</w:t>
      </w:r>
    </w:p>
    <w:p w14:paraId="0182AF98" w14:textId="77777777" w:rsidR="009D43F1" w:rsidRPr="00DF18AB" w:rsidRDefault="009D43F1" w:rsidP="009D43F1">
      <w:pPr>
        <w:pStyle w:val="EW"/>
      </w:pPr>
      <w:r w:rsidRPr="00DF18AB">
        <w:t>CSCF</w:t>
      </w:r>
      <w:r w:rsidRPr="00DF18AB">
        <w:tab/>
        <w:t>Call Session Control Function</w:t>
      </w:r>
    </w:p>
    <w:p w14:paraId="0D971C29" w14:textId="77777777" w:rsidR="009D43F1" w:rsidRPr="00DF18AB" w:rsidRDefault="009D43F1" w:rsidP="009D43F1">
      <w:pPr>
        <w:pStyle w:val="EW"/>
      </w:pPr>
      <w:r w:rsidRPr="00DF18AB">
        <w:t>CSE</w:t>
      </w:r>
      <w:r w:rsidRPr="00DF18AB">
        <w:tab/>
        <w:t>CAMEL Service Environment</w:t>
      </w:r>
    </w:p>
    <w:p w14:paraId="791FFE60" w14:textId="77777777" w:rsidR="009D43F1" w:rsidRDefault="009D43F1" w:rsidP="009D43F1">
      <w:pPr>
        <w:pStyle w:val="EW"/>
      </w:pPr>
      <w:r>
        <w:t>DC</w:t>
      </w:r>
      <w:r>
        <w:tab/>
        <w:t>Data Channel</w:t>
      </w:r>
    </w:p>
    <w:p w14:paraId="5B6E9808" w14:textId="77777777" w:rsidR="009D43F1" w:rsidRDefault="009D43F1" w:rsidP="009D43F1">
      <w:pPr>
        <w:pStyle w:val="EW"/>
        <w:rPr>
          <w:ins w:id="9" w:author="ZTE" w:date="2024-09-26T19:00:00Z"/>
        </w:rPr>
      </w:pPr>
      <w:r>
        <w:t>DCAR</w:t>
      </w:r>
      <w:r>
        <w:tab/>
        <w:t>Data Channel Application Repository</w:t>
      </w:r>
    </w:p>
    <w:p w14:paraId="28EE002F" w14:textId="71D5247F" w:rsidR="009D43F1" w:rsidRDefault="009D43F1" w:rsidP="009D43F1">
      <w:pPr>
        <w:pStyle w:val="EW"/>
      </w:pPr>
      <w:ins w:id="10" w:author="ZTE" w:date="2024-09-26T19:00:00Z">
        <w:r>
          <w:t>DC AS</w:t>
        </w:r>
        <w:r>
          <w:tab/>
          <w:t>Data Ch</w:t>
        </w:r>
      </w:ins>
      <w:ins w:id="11" w:author="ZTE" w:date="2024-09-26T19:01:00Z">
        <w:r>
          <w:t>annel Application Server</w:t>
        </w:r>
      </w:ins>
    </w:p>
    <w:p w14:paraId="3CCB4366" w14:textId="77777777" w:rsidR="009D43F1" w:rsidRDefault="009D43F1" w:rsidP="009D43F1">
      <w:pPr>
        <w:pStyle w:val="EW"/>
      </w:pPr>
      <w:r>
        <w:t>DCMTSI</w:t>
      </w:r>
      <w:r>
        <w:tab/>
        <w:t>Data Channel Multimedia Telephony Service for IMS</w:t>
      </w:r>
    </w:p>
    <w:p w14:paraId="5CE56763" w14:textId="77777777" w:rsidR="009D43F1" w:rsidRDefault="009D43F1" w:rsidP="009D43F1">
      <w:pPr>
        <w:pStyle w:val="EW"/>
      </w:pPr>
      <w:r>
        <w:t>DCSF</w:t>
      </w:r>
      <w:r>
        <w:tab/>
        <w:t>Data Channel Signalling Function</w:t>
      </w:r>
    </w:p>
    <w:p w14:paraId="67BC17CE" w14:textId="77777777" w:rsidR="009D43F1" w:rsidRPr="00DF18AB" w:rsidRDefault="009D43F1" w:rsidP="009D43F1">
      <w:pPr>
        <w:pStyle w:val="EW"/>
      </w:pPr>
      <w:r w:rsidRPr="00DF18AB">
        <w:t>DHCP</w:t>
      </w:r>
      <w:r w:rsidRPr="00DF18AB">
        <w:tab/>
        <w:t>Dynamic Host Configuration Protocol</w:t>
      </w:r>
    </w:p>
    <w:p w14:paraId="35EA27AF" w14:textId="77777777" w:rsidR="009D43F1" w:rsidRPr="00DF18AB" w:rsidRDefault="009D43F1" w:rsidP="009D43F1">
      <w:pPr>
        <w:pStyle w:val="EW"/>
      </w:pPr>
      <w:r w:rsidRPr="00DF18AB">
        <w:t>DNN</w:t>
      </w:r>
      <w:r w:rsidRPr="00DF18AB">
        <w:tab/>
        <w:t>Data Network Name</w:t>
      </w:r>
    </w:p>
    <w:p w14:paraId="730122FD" w14:textId="77777777" w:rsidR="009D43F1" w:rsidRPr="00DF18AB" w:rsidRDefault="009D43F1" w:rsidP="009D43F1">
      <w:pPr>
        <w:pStyle w:val="EW"/>
      </w:pPr>
      <w:r w:rsidRPr="00DF18AB">
        <w:t>DNS</w:t>
      </w:r>
      <w:r w:rsidRPr="00DF18AB">
        <w:tab/>
        <w:t>Domain Name System</w:t>
      </w:r>
    </w:p>
    <w:p w14:paraId="0DA82984" w14:textId="77777777" w:rsidR="009D43F1" w:rsidRPr="00DF18AB" w:rsidRDefault="009D43F1" w:rsidP="009D43F1">
      <w:pPr>
        <w:pStyle w:val="EW"/>
      </w:pPr>
      <w:r w:rsidRPr="00DF18AB">
        <w:t>ECN</w:t>
      </w:r>
      <w:r w:rsidRPr="00DF18AB">
        <w:tab/>
        <w:t>Explicit Congestion Notification</w:t>
      </w:r>
    </w:p>
    <w:p w14:paraId="074D6C1F" w14:textId="77777777" w:rsidR="009D43F1" w:rsidRPr="00DF18AB" w:rsidRDefault="009D43F1" w:rsidP="009D43F1">
      <w:pPr>
        <w:pStyle w:val="EW"/>
      </w:pPr>
      <w:r w:rsidRPr="00DF18AB">
        <w:t>ENUM</w:t>
      </w:r>
      <w:r w:rsidRPr="00DF18AB">
        <w:tab/>
        <w:t>E.164 Number Mapping</w:t>
      </w:r>
    </w:p>
    <w:p w14:paraId="40399975" w14:textId="77777777" w:rsidR="009D43F1" w:rsidRPr="00DF18AB" w:rsidRDefault="009D43F1" w:rsidP="009D43F1">
      <w:pPr>
        <w:pStyle w:val="EW"/>
        <w:rPr>
          <w:lang w:eastAsia="ko-KR"/>
        </w:rPr>
      </w:pPr>
      <w:r w:rsidRPr="00DF18AB">
        <w:t>GGSN</w:t>
      </w:r>
      <w:r w:rsidRPr="00DF18AB">
        <w:tab/>
        <w:t>Gateway GPRS Support Node</w:t>
      </w:r>
    </w:p>
    <w:p w14:paraId="7CC1002E" w14:textId="77777777" w:rsidR="009D43F1" w:rsidRPr="00DF18AB" w:rsidRDefault="009D43F1" w:rsidP="009D43F1">
      <w:pPr>
        <w:pStyle w:val="EW"/>
        <w:rPr>
          <w:lang w:eastAsia="ko-KR"/>
        </w:rPr>
      </w:pPr>
      <w:r w:rsidRPr="00DF18AB">
        <w:t>GLMS</w:t>
      </w:r>
      <w:r w:rsidRPr="00DF18AB">
        <w:tab/>
        <w:t>Group and List Management Server</w:t>
      </w:r>
    </w:p>
    <w:p w14:paraId="1330ED62" w14:textId="77777777" w:rsidR="009D43F1" w:rsidRPr="00DF18AB" w:rsidRDefault="009D43F1" w:rsidP="009D43F1">
      <w:pPr>
        <w:pStyle w:val="EW"/>
      </w:pPr>
      <w:r w:rsidRPr="00DF18AB">
        <w:t>GMLC</w:t>
      </w:r>
      <w:r w:rsidRPr="00DF18AB">
        <w:tab/>
        <w:t>Gateway Mobile Location Centre</w:t>
      </w:r>
    </w:p>
    <w:p w14:paraId="570F8811" w14:textId="77777777" w:rsidR="009D43F1" w:rsidRPr="00DF18AB" w:rsidRDefault="009D43F1" w:rsidP="009D43F1">
      <w:pPr>
        <w:pStyle w:val="EW"/>
      </w:pPr>
      <w:r w:rsidRPr="00DF18AB">
        <w:t>GRUU</w:t>
      </w:r>
      <w:r w:rsidRPr="00DF18AB">
        <w:tab/>
        <w:t>Globally Routable User Agent URI</w:t>
      </w:r>
    </w:p>
    <w:p w14:paraId="09E3C840" w14:textId="77777777" w:rsidR="009D43F1" w:rsidRPr="00DF18AB" w:rsidRDefault="009D43F1" w:rsidP="009D43F1">
      <w:pPr>
        <w:pStyle w:val="EW"/>
      </w:pPr>
      <w:r w:rsidRPr="00DF18AB">
        <w:t>GUP</w:t>
      </w:r>
      <w:r w:rsidRPr="00DF18AB">
        <w:tab/>
        <w:t>Generic User Profile</w:t>
      </w:r>
    </w:p>
    <w:p w14:paraId="0285EB16" w14:textId="77777777" w:rsidR="009D43F1" w:rsidRPr="00DF18AB" w:rsidRDefault="009D43F1" w:rsidP="009D43F1">
      <w:pPr>
        <w:pStyle w:val="EW"/>
      </w:pPr>
      <w:r w:rsidRPr="00DF18AB">
        <w:t>HSS</w:t>
      </w:r>
      <w:r w:rsidRPr="00DF18AB">
        <w:tab/>
        <w:t>Home Subscriber Server</w:t>
      </w:r>
    </w:p>
    <w:p w14:paraId="6698686E" w14:textId="77777777" w:rsidR="009D43F1" w:rsidRPr="00DF18AB" w:rsidRDefault="009D43F1" w:rsidP="009D43F1">
      <w:pPr>
        <w:pStyle w:val="EW"/>
      </w:pPr>
      <w:r w:rsidRPr="00DF18AB">
        <w:t>IBCF</w:t>
      </w:r>
      <w:r w:rsidRPr="00DF18AB">
        <w:tab/>
        <w:t>Interconnection Border Control Function</w:t>
      </w:r>
    </w:p>
    <w:p w14:paraId="7FEB4210" w14:textId="77777777" w:rsidR="009D43F1" w:rsidRPr="00DF18AB" w:rsidRDefault="009D43F1" w:rsidP="009D43F1">
      <w:pPr>
        <w:pStyle w:val="EW"/>
      </w:pPr>
      <w:r w:rsidRPr="00DF18AB">
        <w:t>I</w:t>
      </w:r>
      <w:r w:rsidRPr="00DF18AB">
        <w:noBreakHyphen/>
        <w:t>CSCF</w:t>
      </w:r>
      <w:r w:rsidRPr="00DF18AB">
        <w:tab/>
        <w:t>Interrogating</w:t>
      </w:r>
      <w:r w:rsidRPr="00DF18AB">
        <w:noBreakHyphen/>
        <w:t>CSCF</w:t>
      </w:r>
    </w:p>
    <w:p w14:paraId="7F526B8D" w14:textId="77777777" w:rsidR="009D43F1" w:rsidRPr="00DF18AB" w:rsidRDefault="009D43F1" w:rsidP="009D43F1">
      <w:pPr>
        <w:pStyle w:val="EW"/>
      </w:pPr>
      <w:r w:rsidRPr="00DF18AB">
        <w:t>IETF</w:t>
      </w:r>
      <w:r w:rsidRPr="00DF18AB">
        <w:tab/>
        <w:t>Internet Engineering Task Force</w:t>
      </w:r>
    </w:p>
    <w:p w14:paraId="17F4F749" w14:textId="77777777" w:rsidR="009D43F1" w:rsidRPr="00DF18AB" w:rsidRDefault="009D43F1" w:rsidP="009D43F1">
      <w:pPr>
        <w:pStyle w:val="EW"/>
      </w:pPr>
      <w:r w:rsidRPr="00DF18AB">
        <w:t>IM</w:t>
      </w:r>
      <w:r w:rsidRPr="00DF18AB">
        <w:tab/>
        <w:t>IP Multimedia</w:t>
      </w:r>
    </w:p>
    <w:p w14:paraId="2BBF7720" w14:textId="77777777" w:rsidR="009D43F1" w:rsidRPr="00DF18AB" w:rsidRDefault="009D43F1" w:rsidP="009D43F1">
      <w:pPr>
        <w:pStyle w:val="EW"/>
      </w:pPr>
      <w:r w:rsidRPr="00DF18AB">
        <w:t>IMC</w:t>
      </w:r>
      <w:r w:rsidRPr="00DF18AB">
        <w:tab/>
        <w:t>IMS Credentials</w:t>
      </w:r>
    </w:p>
    <w:p w14:paraId="6B49C4AA" w14:textId="77777777" w:rsidR="009D43F1" w:rsidRPr="00DF18AB" w:rsidRDefault="009D43F1" w:rsidP="009D43F1">
      <w:pPr>
        <w:pStyle w:val="EW"/>
      </w:pPr>
      <w:r w:rsidRPr="00DF18AB">
        <w:t>IMS</w:t>
      </w:r>
      <w:r w:rsidRPr="00DF18AB">
        <w:tab/>
        <w:t>IP Multimedia Core Network Subsystem</w:t>
      </w:r>
    </w:p>
    <w:p w14:paraId="080A96E3" w14:textId="77777777" w:rsidR="009D43F1" w:rsidRPr="00DF18AB" w:rsidRDefault="009D43F1" w:rsidP="009D43F1">
      <w:pPr>
        <w:pStyle w:val="EW"/>
      </w:pPr>
      <w:r w:rsidRPr="00DF18AB">
        <w:t>IMS ALG</w:t>
      </w:r>
      <w:r w:rsidRPr="00DF18AB">
        <w:tab/>
        <w:t>IMS Application Level Gateway</w:t>
      </w:r>
    </w:p>
    <w:p w14:paraId="194B2FF3" w14:textId="77777777" w:rsidR="009D43F1" w:rsidRPr="00DF18AB" w:rsidRDefault="009D43F1" w:rsidP="009D43F1">
      <w:pPr>
        <w:pStyle w:val="EW"/>
      </w:pPr>
      <w:r w:rsidRPr="00DF18AB">
        <w:t>IMSI</w:t>
      </w:r>
      <w:r w:rsidRPr="00DF18AB">
        <w:tab/>
        <w:t>International Mobile Subscriber Identifier</w:t>
      </w:r>
    </w:p>
    <w:p w14:paraId="747B3A91" w14:textId="77777777" w:rsidR="009D43F1" w:rsidRPr="00DF18AB" w:rsidRDefault="009D43F1" w:rsidP="009D43F1">
      <w:pPr>
        <w:pStyle w:val="EW"/>
      </w:pPr>
      <w:r w:rsidRPr="00DF18AB">
        <w:t>IN</w:t>
      </w:r>
      <w:r w:rsidRPr="00DF18AB">
        <w:tab/>
        <w:t>Intelligent Network</w:t>
      </w:r>
    </w:p>
    <w:p w14:paraId="3682BCD8" w14:textId="77777777" w:rsidR="009D43F1" w:rsidRPr="00DF18AB" w:rsidRDefault="009D43F1" w:rsidP="009D43F1">
      <w:pPr>
        <w:pStyle w:val="EW"/>
      </w:pPr>
      <w:r w:rsidRPr="00DF18AB">
        <w:t>IP</w:t>
      </w:r>
      <w:r w:rsidRPr="00DF18AB">
        <w:tab/>
        <w:t>Internet Protocol</w:t>
      </w:r>
    </w:p>
    <w:p w14:paraId="50938129" w14:textId="77777777" w:rsidR="009D43F1" w:rsidRPr="00DF18AB" w:rsidRDefault="009D43F1" w:rsidP="009D43F1">
      <w:pPr>
        <w:pStyle w:val="EW"/>
      </w:pPr>
      <w:r w:rsidRPr="00DF18AB">
        <w:t>IPv4</w:t>
      </w:r>
      <w:r w:rsidRPr="00DF18AB">
        <w:tab/>
        <w:t>Internet Protocol version 4</w:t>
      </w:r>
    </w:p>
    <w:p w14:paraId="45CEE1CD" w14:textId="77777777" w:rsidR="009D43F1" w:rsidRPr="00DF18AB" w:rsidRDefault="009D43F1" w:rsidP="009D43F1">
      <w:pPr>
        <w:pStyle w:val="EW"/>
      </w:pPr>
      <w:r w:rsidRPr="00DF18AB">
        <w:t>IPv6</w:t>
      </w:r>
      <w:r w:rsidRPr="00DF18AB">
        <w:tab/>
        <w:t>Internet Protocol version 6</w:t>
      </w:r>
    </w:p>
    <w:p w14:paraId="2CB9627F" w14:textId="77777777" w:rsidR="009D43F1" w:rsidRPr="00DF18AB" w:rsidRDefault="009D43F1" w:rsidP="009D43F1">
      <w:pPr>
        <w:pStyle w:val="EW"/>
      </w:pPr>
      <w:r w:rsidRPr="00DF18AB">
        <w:t>IP</w:t>
      </w:r>
      <w:r w:rsidRPr="00DF18AB">
        <w:noBreakHyphen/>
        <w:t>CAN</w:t>
      </w:r>
      <w:r w:rsidRPr="00DF18AB">
        <w:tab/>
        <w:t>IP-Connectivity Access Network</w:t>
      </w:r>
    </w:p>
    <w:p w14:paraId="5F0460A0" w14:textId="77777777" w:rsidR="009D43F1" w:rsidRPr="00DF18AB" w:rsidRDefault="009D43F1" w:rsidP="009D43F1">
      <w:pPr>
        <w:pStyle w:val="EW"/>
      </w:pPr>
      <w:r w:rsidRPr="00DF18AB">
        <w:t>IP</w:t>
      </w:r>
      <w:r w:rsidRPr="00DF18AB">
        <w:noBreakHyphen/>
        <w:t>SM</w:t>
      </w:r>
      <w:r w:rsidRPr="00DF18AB">
        <w:noBreakHyphen/>
        <w:t>GW</w:t>
      </w:r>
      <w:r w:rsidRPr="00DF18AB">
        <w:tab/>
        <w:t>IP Short Message Gateway</w:t>
      </w:r>
    </w:p>
    <w:p w14:paraId="45FBC6B2" w14:textId="77777777" w:rsidR="009D43F1" w:rsidRPr="00DF18AB" w:rsidRDefault="009D43F1" w:rsidP="009D43F1">
      <w:pPr>
        <w:pStyle w:val="EW"/>
      </w:pPr>
      <w:r w:rsidRPr="00DF18AB">
        <w:t>ISDN</w:t>
      </w:r>
      <w:r w:rsidRPr="00DF18AB">
        <w:tab/>
        <w:t>Integrated Services Digital Network</w:t>
      </w:r>
    </w:p>
    <w:p w14:paraId="67027C12" w14:textId="77777777" w:rsidR="009D43F1" w:rsidRPr="00DF18AB" w:rsidRDefault="009D43F1" w:rsidP="009D43F1">
      <w:pPr>
        <w:pStyle w:val="EW"/>
      </w:pPr>
      <w:r w:rsidRPr="00DF18AB">
        <w:t>ISIM</w:t>
      </w:r>
      <w:r w:rsidRPr="00DF18AB">
        <w:tab/>
        <w:t>IMS SIM</w:t>
      </w:r>
    </w:p>
    <w:p w14:paraId="655E9D79" w14:textId="77777777" w:rsidR="009D43F1" w:rsidRPr="00DF18AB" w:rsidRDefault="009D43F1" w:rsidP="009D43F1">
      <w:pPr>
        <w:pStyle w:val="EW"/>
      </w:pPr>
      <w:r w:rsidRPr="00DF18AB">
        <w:t>ISP</w:t>
      </w:r>
      <w:r w:rsidRPr="00DF18AB">
        <w:tab/>
        <w:t>Internet Service Provider</w:t>
      </w:r>
    </w:p>
    <w:p w14:paraId="79CC0A1D" w14:textId="77777777" w:rsidR="009D43F1" w:rsidRPr="00DF18AB" w:rsidRDefault="009D43F1" w:rsidP="009D43F1">
      <w:pPr>
        <w:pStyle w:val="EW"/>
      </w:pPr>
      <w:r w:rsidRPr="00DF18AB">
        <w:t>ISUP</w:t>
      </w:r>
      <w:r w:rsidRPr="00DF18AB">
        <w:tab/>
        <w:t>ISDN User Part</w:t>
      </w:r>
    </w:p>
    <w:p w14:paraId="23ACEE9A" w14:textId="77777777" w:rsidR="009D43F1" w:rsidRPr="00DF18AB" w:rsidRDefault="009D43F1" w:rsidP="009D43F1">
      <w:pPr>
        <w:pStyle w:val="EW"/>
      </w:pPr>
      <w:r w:rsidRPr="00DF18AB">
        <w:t>IWF</w:t>
      </w:r>
      <w:r w:rsidRPr="00DF18AB">
        <w:tab/>
        <w:t>Interworking Function</w:t>
      </w:r>
    </w:p>
    <w:p w14:paraId="3C4A4B5C" w14:textId="77777777" w:rsidR="009D43F1" w:rsidRPr="00DF18AB" w:rsidRDefault="009D43F1" w:rsidP="009D43F1">
      <w:pPr>
        <w:pStyle w:val="EW"/>
      </w:pPr>
      <w:r w:rsidRPr="00DF18AB">
        <w:t>NP</w:t>
      </w:r>
      <w:r w:rsidRPr="00DF18AB">
        <w:tab/>
        <w:t>Number portability</w:t>
      </w:r>
    </w:p>
    <w:p w14:paraId="0939D1DB" w14:textId="77777777" w:rsidR="009D43F1" w:rsidRPr="00DF18AB" w:rsidRDefault="009D43F1" w:rsidP="009D43F1">
      <w:pPr>
        <w:pStyle w:val="EW"/>
      </w:pPr>
      <w:r w:rsidRPr="00DF18AB">
        <w:t>MAP</w:t>
      </w:r>
      <w:r w:rsidRPr="00DF18AB">
        <w:tab/>
        <w:t>Mobile Application Part</w:t>
      </w:r>
    </w:p>
    <w:p w14:paraId="0A347256" w14:textId="77777777" w:rsidR="009D43F1" w:rsidRPr="00DF18AB" w:rsidRDefault="009D43F1" w:rsidP="009D43F1">
      <w:pPr>
        <w:pStyle w:val="EW"/>
      </w:pPr>
      <w:r w:rsidRPr="00DF18AB">
        <w:t>MGCF</w:t>
      </w:r>
      <w:r w:rsidRPr="00DF18AB">
        <w:tab/>
        <w:t>Media Gateway Control Function</w:t>
      </w:r>
    </w:p>
    <w:p w14:paraId="1913146D" w14:textId="77777777" w:rsidR="009D43F1" w:rsidRPr="00DF18AB" w:rsidRDefault="009D43F1" w:rsidP="009D43F1">
      <w:pPr>
        <w:pStyle w:val="EW"/>
      </w:pPr>
      <w:r w:rsidRPr="00DF18AB">
        <w:t>MGF</w:t>
      </w:r>
      <w:r w:rsidRPr="00DF18AB">
        <w:tab/>
        <w:t>Media Gateway Function</w:t>
      </w:r>
    </w:p>
    <w:p w14:paraId="0C036282" w14:textId="77777777" w:rsidR="009D43F1" w:rsidRPr="00DF18AB" w:rsidRDefault="009D43F1" w:rsidP="009D43F1">
      <w:pPr>
        <w:pStyle w:val="EW"/>
      </w:pPr>
      <w:r w:rsidRPr="00DF18AB">
        <w:t>MRB</w:t>
      </w:r>
      <w:r w:rsidRPr="00DF18AB">
        <w:tab/>
        <w:t>Media Resource Broker</w:t>
      </w:r>
    </w:p>
    <w:p w14:paraId="78E6BE95" w14:textId="77777777" w:rsidR="009D43F1" w:rsidRPr="00DF18AB" w:rsidRDefault="009D43F1" w:rsidP="009D43F1">
      <w:pPr>
        <w:pStyle w:val="EW"/>
      </w:pPr>
      <w:r w:rsidRPr="00DF18AB">
        <w:t>MRFC</w:t>
      </w:r>
      <w:r w:rsidRPr="00DF18AB">
        <w:tab/>
        <w:t>Multimedia Resource Function Controller</w:t>
      </w:r>
    </w:p>
    <w:p w14:paraId="472A6485" w14:textId="77777777" w:rsidR="009D43F1" w:rsidRPr="00DF18AB" w:rsidRDefault="009D43F1" w:rsidP="009D43F1">
      <w:pPr>
        <w:pStyle w:val="EW"/>
      </w:pPr>
      <w:r w:rsidRPr="00DF18AB">
        <w:t>MRFP</w:t>
      </w:r>
      <w:r w:rsidRPr="00DF18AB">
        <w:tab/>
        <w:t>Multimedia Resource Function Processor</w:t>
      </w:r>
    </w:p>
    <w:p w14:paraId="405F2F0A" w14:textId="77777777" w:rsidR="009D43F1" w:rsidRPr="00DF18AB" w:rsidRDefault="009D43F1" w:rsidP="009D43F1">
      <w:pPr>
        <w:pStyle w:val="EW"/>
      </w:pPr>
      <w:r w:rsidRPr="00DF18AB">
        <w:t>NAI</w:t>
      </w:r>
      <w:r w:rsidRPr="00DF18AB">
        <w:tab/>
        <w:t>Network Access Identifier</w:t>
      </w:r>
    </w:p>
    <w:p w14:paraId="1E9C5B9E" w14:textId="77777777" w:rsidR="009D43F1" w:rsidRPr="00DF18AB" w:rsidRDefault="009D43F1" w:rsidP="009D43F1">
      <w:pPr>
        <w:pStyle w:val="EW"/>
      </w:pPr>
      <w:r w:rsidRPr="00DF18AB">
        <w:t>NAPT</w:t>
      </w:r>
      <w:r w:rsidRPr="00DF18AB">
        <w:tab/>
        <w:t>Network Address Port Translation</w:t>
      </w:r>
    </w:p>
    <w:p w14:paraId="6F736CBA" w14:textId="77777777" w:rsidR="009D43F1" w:rsidRPr="00DF18AB" w:rsidRDefault="009D43F1" w:rsidP="009D43F1">
      <w:pPr>
        <w:pStyle w:val="EW"/>
      </w:pPr>
      <w:r w:rsidRPr="00DF18AB">
        <w:t>NAT</w:t>
      </w:r>
      <w:r w:rsidRPr="00DF18AB">
        <w:tab/>
        <w:t>Network Address Translation</w:t>
      </w:r>
    </w:p>
    <w:p w14:paraId="3A1EFB7B" w14:textId="77777777" w:rsidR="009D43F1" w:rsidRPr="00DF18AB" w:rsidRDefault="009D43F1" w:rsidP="009D43F1">
      <w:pPr>
        <w:pStyle w:val="EW"/>
      </w:pPr>
      <w:r w:rsidRPr="00DF18AB">
        <w:t>NA(P)T-PT</w:t>
      </w:r>
      <w:r w:rsidRPr="00DF18AB">
        <w:tab/>
        <w:t>Network Address (Port-Multiplexing) Translation-Protocol Translation</w:t>
      </w:r>
    </w:p>
    <w:p w14:paraId="51A26457" w14:textId="77777777" w:rsidR="009D43F1" w:rsidRPr="00DF18AB" w:rsidRDefault="009D43F1" w:rsidP="009D43F1">
      <w:pPr>
        <w:pStyle w:val="EW"/>
      </w:pPr>
      <w:r w:rsidRPr="00DF18AB">
        <w:t>II-NNI</w:t>
      </w:r>
      <w:r w:rsidRPr="00DF18AB">
        <w:tab/>
        <w:t>Inter-IMS Network to Network Interface</w:t>
      </w:r>
    </w:p>
    <w:p w14:paraId="5DF04275" w14:textId="77777777" w:rsidR="009D43F1" w:rsidRPr="00DF18AB" w:rsidRDefault="009D43F1" w:rsidP="009D43F1">
      <w:pPr>
        <w:pStyle w:val="EW"/>
      </w:pPr>
      <w:r w:rsidRPr="00DF18AB">
        <w:t>OSA</w:t>
      </w:r>
      <w:r w:rsidRPr="00DF18AB">
        <w:tab/>
        <w:t>Open Services Architecture</w:t>
      </w:r>
    </w:p>
    <w:p w14:paraId="65326F13" w14:textId="77777777" w:rsidR="009D43F1" w:rsidRDefault="009D43F1" w:rsidP="009D43F1">
      <w:pPr>
        <w:pStyle w:val="EW"/>
      </w:pPr>
      <w:r>
        <w:t>P2A</w:t>
      </w:r>
      <w:r>
        <w:tab/>
        <w:t>Person to Application</w:t>
      </w:r>
    </w:p>
    <w:p w14:paraId="5ADC0D4F" w14:textId="77777777" w:rsidR="009D43F1" w:rsidRDefault="009D43F1" w:rsidP="009D43F1">
      <w:pPr>
        <w:pStyle w:val="EW"/>
      </w:pPr>
      <w:r>
        <w:t>P2P</w:t>
      </w:r>
      <w:r>
        <w:tab/>
        <w:t>Person to Person</w:t>
      </w:r>
    </w:p>
    <w:p w14:paraId="46F76EA2" w14:textId="77777777" w:rsidR="009D43F1" w:rsidRPr="00DF18AB" w:rsidRDefault="009D43F1" w:rsidP="009D43F1">
      <w:pPr>
        <w:pStyle w:val="EW"/>
      </w:pPr>
      <w:r w:rsidRPr="00DF18AB">
        <w:t>P</w:t>
      </w:r>
      <w:r w:rsidRPr="00DF18AB">
        <w:noBreakHyphen/>
        <w:t>CSCF</w:t>
      </w:r>
      <w:r w:rsidRPr="00DF18AB">
        <w:tab/>
        <w:t>Proxy</w:t>
      </w:r>
      <w:r w:rsidRPr="00DF18AB">
        <w:noBreakHyphen/>
        <w:t>CSCF</w:t>
      </w:r>
    </w:p>
    <w:p w14:paraId="1D5C1C03" w14:textId="77777777" w:rsidR="009D43F1" w:rsidRPr="00DF18AB" w:rsidRDefault="009D43F1" w:rsidP="009D43F1">
      <w:pPr>
        <w:pStyle w:val="EW"/>
      </w:pPr>
      <w:r w:rsidRPr="00DF18AB">
        <w:lastRenderedPageBreak/>
        <w:t>PCC</w:t>
      </w:r>
      <w:r w:rsidRPr="00DF18AB">
        <w:tab/>
        <w:t>Policy and Charging Control</w:t>
      </w:r>
    </w:p>
    <w:p w14:paraId="71AB6CCA" w14:textId="77777777" w:rsidR="009D43F1" w:rsidRPr="00DF18AB" w:rsidRDefault="009D43F1" w:rsidP="009D43F1">
      <w:pPr>
        <w:pStyle w:val="EW"/>
      </w:pPr>
      <w:r w:rsidRPr="00DF18AB">
        <w:t>PCEF</w:t>
      </w:r>
      <w:r w:rsidRPr="00DF18AB">
        <w:tab/>
        <w:t>Policy and Charging Enforcement Function</w:t>
      </w:r>
    </w:p>
    <w:p w14:paraId="58796915" w14:textId="77777777" w:rsidR="009D43F1" w:rsidRPr="00DF18AB" w:rsidRDefault="009D43F1" w:rsidP="009D43F1">
      <w:pPr>
        <w:pStyle w:val="EW"/>
      </w:pPr>
      <w:r w:rsidRPr="00DF18AB">
        <w:t>PCRF</w:t>
      </w:r>
      <w:r w:rsidRPr="00DF18AB">
        <w:tab/>
        <w:t>Policy and Charging Rules Function</w:t>
      </w:r>
    </w:p>
    <w:p w14:paraId="44C13374" w14:textId="77777777" w:rsidR="009D43F1" w:rsidRPr="00DF18AB" w:rsidRDefault="009D43F1" w:rsidP="009D43F1">
      <w:pPr>
        <w:pStyle w:val="EW"/>
      </w:pPr>
      <w:r w:rsidRPr="00DF18AB">
        <w:t>PDN</w:t>
      </w:r>
      <w:r w:rsidRPr="00DF18AB">
        <w:tab/>
        <w:t>Packet Data Network</w:t>
      </w:r>
    </w:p>
    <w:p w14:paraId="42DFC767" w14:textId="77777777" w:rsidR="009D43F1" w:rsidRPr="00DF18AB" w:rsidRDefault="009D43F1" w:rsidP="009D43F1">
      <w:pPr>
        <w:pStyle w:val="EW"/>
      </w:pPr>
      <w:r w:rsidRPr="00DF18AB">
        <w:t>PDP</w:t>
      </w:r>
      <w:r w:rsidRPr="00DF18AB">
        <w:tab/>
        <w:t>Packet Data Protocol e.g</w:t>
      </w:r>
      <w:r>
        <w:t>.</w:t>
      </w:r>
      <w:r w:rsidRPr="00DF18AB">
        <w:t xml:space="preserve"> IP</w:t>
      </w:r>
    </w:p>
    <w:p w14:paraId="1DF1813A" w14:textId="77777777" w:rsidR="009D43F1" w:rsidRPr="00DF18AB" w:rsidRDefault="009D43F1" w:rsidP="009D43F1">
      <w:pPr>
        <w:pStyle w:val="EW"/>
      </w:pPr>
      <w:r w:rsidRPr="00DF18AB">
        <w:t>P</w:t>
      </w:r>
      <w:r w:rsidRPr="00DF18AB">
        <w:noBreakHyphen/>
        <w:t>GRUU</w:t>
      </w:r>
      <w:r w:rsidRPr="00DF18AB">
        <w:tab/>
        <w:t>Public Globally Routable User Agent URI</w:t>
      </w:r>
    </w:p>
    <w:p w14:paraId="54F75A7F" w14:textId="77777777" w:rsidR="009D43F1" w:rsidRPr="00DF18AB" w:rsidRDefault="009D43F1" w:rsidP="009D43F1">
      <w:pPr>
        <w:pStyle w:val="EW"/>
      </w:pPr>
      <w:r w:rsidRPr="00DF18AB">
        <w:t>PLMN</w:t>
      </w:r>
      <w:r w:rsidRPr="00DF18AB">
        <w:tab/>
        <w:t>Public Land Mobile Network</w:t>
      </w:r>
    </w:p>
    <w:p w14:paraId="30579E78" w14:textId="77777777" w:rsidR="009D43F1" w:rsidRPr="00DF18AB" w:rsidRDefault="009D43F1" w:rsidP="009D43F1">
      <w:pPr>
        <w:pStyle w:val="EW"/>
      </w:pPr>
      <w:r w:rsidRPr="00DF18AB">
        <w:t>PSI</w:t>
      </w:r>
      <w:r w:rsidRPr="00DF18AB">
        <w:tab/>
        <w:t>Public Service Identity</w:t>
      </w:r>
    </w:p>
    <w:p w14:paraId="2C671D63" w14:textId="77777777" w:rsidR="009D43F1" w:rsidRPr="00DF18AB" w:rsidRDefault="009D43F1" w:rsidP="009D43F1">
      <w:pPr>
        <w:pStyle w:val="EW"/>
      </w:pPr>
      <w:r w:rsidRPr="00DF18AB">
        <w:t>PSTN</w:t>
      </w:r>
      <w:r w:rsidRPr="00DF18AB">
        <w:tab/>
        <w:t>Public Switched Telephone Network</w:t>
      </w:r>
    </w:p>
    <w:p w14:paraId="0ADF36DC" w14:textId="77777777" w:rsidR="009D43F1" w:rsidRPr="00DF18AB" w:rsidRDefault="009D43F1" w:rsidP="009D43F1">
      <w:pPr>
        <w:pStyle w:val="EW"/>
      </w:pPr>
      <w:r w:rsidRPr="00DF18AB">
        <w:t>QoS</w:t>
      </w:r>
      <w:r w:rsidRPr="00DF18AB">
        <w:tab/>
        <w:t>Quality of Service</w:t>
      </w:r>
    </w:p>
    <w:p w14:paraId="30484BDF" w14:textId="77777777" w:rsidR="009D43F1" w:rsidRPr="00DF18AB" w:rsidRDefault="009D43F1" w:rsidP="009D43F1">
      <w:pPr>
        <w:pStyle w:val="EW"/>
      </w:pPr>
      <w:r w:rsidRPr="00DF18AB">
        <w:t>RAB</w:t>
      </w:r>
      <w:r w:rsidRPr="00DF18AB">
        <w:tab/>
        <w:t>Radio Access Bearer</w:t>
      </w:r>
    </w:p>
    <w:p w14:paraId="60937B75" w14:textId="77777777" w:rsidR="009D43F1" w:rsidRPr="00DF18AB" w:rsidRDefault="009D43F1" w:rsidP="009D43F1">
      <w:pPr>
        <w:pStyle w:val="EW"/>
      </w:pPr>
      <w:r w:rsidRPr="00DF18AB">
        <w:t>RFC</w:t>
      </w:r>
      <w:r w:rsidRPr="00DF18AB">
        <w:tab/>
        <w:t>Request for Comments</w:t>
      </w:r>
    </w:p>
    <w:p w14:paraId="14F4225B" w14:textId="77777777" w:rsidR="009D43F1" w:rsidRPr="00DF18AB" w:rsidRDefault="009D43F1" w:rsidP="009D43F1">
      <w:pPr>
        <w:pStyle w:val="EW"/>
      </w:pPr>
      <w:r w:rsidRPr="00DF18AB">
        <w:t>SCS</w:t>
      </w:r>
      <w:r w:rsidRPr="00DF18AB">
        <w:tab/>
        <w:t>Service Capability Server</w:t>
      </w:r>
    </w:p>
    <w:p w14:paraId="74D6B148" w14:textId="77777777" w:rsidR="009D43F1" w:rsidRPr="00DF18AB" w:rsidRDefault="009D43F1" w:rsidP="009D43F1">
      <w:pPr>
        <w:pStyle w:val="EW"/>
      </w:pPr>
      <w:r w:rsidRPr="00DF18AB">
        <w:t>S</w:t>
      </w:r>
      <w:r w:rsidRPr="00DF18AB">
        <w:noBreakHyphen/>
        <w:t>CSCF</w:t>
      </w:r>
      <w:r w:rsidRPr="00DF18AB">
        <w:tab/>
        <w:t>Serving</w:t>
      </w:r>
      <w:r w:rsidRPr="00DF18AB">
        <w:noBreakHyphen/>
        <w:t>CSCF</w:t>
      </w:r>
    </w:p>
    <w:p w14:paraId="6B5C0825" w14:textId="77777777" w:rsidR="009D43F1" w:rsidRPr="00DF18AB" w:rsidRDefault="009D43F1" w:rsidP="009D43F1">
      <w:pPr>
        <w:pStyle w:val="EW"/>
      </w:pPr>
      <w:r w:rsidRPr="00DF18AB">
        <w:t>SDP</w:t>
      </w:r>
      <w:r w:rsidRPr="00DF18AB">
        <w:tab/>
        <w:t>Session Description Protocol</w:t>
      </w:r>
    </w:p>
    <w:p w14:paraId="44B17059" w14:textId="77777777" w:rsidR="009D43F1" w:rsidRPr="00DF18AB" w:rsidRDefault="009D43F1" w:rsidP="009D43F1">
      <w:pPr>
        <w:pStyle w:val="EW"/>
      </w:pPr>
      <w:r w:rsidRPr="00DF18AB">
        <w:t>SGSN</w:t>
      </w:r>
      <w:r w:rsidRPr="00DF18AB">
        <w:tab/>
        <w:t>Serving GPRS Support Node</w:t>
      </w:r>
    </w:p>
    <w:p w14:paraId="662FD860" w14:textId="77777777" w:rsidR="009D43F1" w:rsidRPr="00DF18AB" w:rsidRDefault="009D43F1" w:rsidP="009D43F1">
      <w:pPr>
        <w:pStyle w:val="EW"/>
      </w:pPr>
      <w:r w:rsidRPr="00DF18AB">
        <w:t>SLF</w:t>
      </w:r>
      <w:r w:rsidRPr="00DF18AB">
        <w:tab/>
        <w:t>Subscription Locator Function</w:t>
      </w:r>
    </w:p>
    <w:p w14:paraId="548CD71B" w14:textId="77777777" w:rsidR="009D43F1" w:rsidRDefault="009D43F1" w:rsidP="009D43F1">
      <w:pPr>
        <w:pStyle w:val="EW"/>
      </w:pPr>
      <w:r>
        <w:t>SNPN</w:t>
      </w:r>
      <w:r>
        <w:tab/>
        <w:t>Stand-alone Non-Public Network</w:t>
      </w:r>
    </w:p>
    <w:p w14:paraId="3A2506CB" w14:textId="77777777" w:rsidR="009D43F1" w:rsidRPr="00DF18AB" w:rsidRDefault="009D43F1" w:rsidP="009D43F1">
      <w:pPr>
        <w:pStyle w:val="EW"/>
      </w:pPr>
      <w:r w:rsidRPr="00DF18AB">
        <w:t>SSF</w:t>
      </w:r>
      <w:r w:rsidRPr="00DF18AB">
        <w:tab/>
        <w:t>Service Switching Function</w:t>
      </w:r>
    </w:p>
    <w:p w14:paraId="3982675F" w14:textId="77777777" w:rsidR="009D43F1" w:rsidRPr="00DF18AB" w:rsidRDefault="009D43F1" w:rsidP="009D43F1">
      <w:pPr>
        <w:pStyle w:val="EW"/>
      </w:pPr>
      <w:r w:rsidRPr="00DF18AB">
        <w:t>SS7</w:t>
      </w:r>
      <w:r w:rsidRPr="00DF18AB">
        <w:tab/>
        <w:t>Signalling System 7</w:t>
      </w:r>
    </w:p>
    <w:p w14:paraId="5AC4883E" w14:textId="77777777" w:rsidR="009D43F1" w:rsidRPr="00DF18AB" w:rsidRDefault="009D43F1" w:rsidP="009D43F1">
      <w:pPr>
        <w:pStyle w:val="EW"/>
      </w:pPr>
      <w:r w:rsidRPr="00DF18AB">
        <w:t>SIM</w:t>
      </w:r>
      <w:r w:rsidRPr="00DF18AB">
        <w:tab/>
        <w:t>Subscriber Identity Module</w:t>
      </w:r>
    </w:p>
    <w:p w14:paraId="40AB9F78" w14:textId="77777777" w:rsidR="009D43F1" w:rsidRPr="00DF18AB" w:rsidRDefault="009D43F1" w:rsidP="009D43F1">
      <w:pPr>
        <w:pStyle w:val="EW"/>
      </w:pPr>
      <w:r w:rsidRPr="00DF18AB">
        <w:t>SIP</w:t>
      </w:r>
      <w:r w:rsidRPr="00DF18AB">
        <w:tab/>
        <w:t>Session Initiation Protocol</w:t>
      </w:r>
    </w:p>
    <w:p w14:paraId="13119C7B" w14:textId="77777777" w:rsidR="009D43F1" w:rsidRPr="00DF18AB" w:rsidRDefault="009D43F1" w:rsidP="009D43F1">
      <w:pPr>
        <w:pStyle w:val="EW"/>
      </w:pPr>
      <w:r w:rsidRPr="00DF18AB">
        <w:t>S</w:t>
      </w:r>
      <w:r w:rsidRPr="00DF18AB">
        <w:noBreakHyphen/>
        <w:t>GW</w:t>
      </w:r>
      <w:r w:rsidRPr="00DF18AB">
        <w:tab/>
        <w:t>Signalling Gateway</w:t>
      </w:r>
    </w:p>
    <w:p w14:paraId="25ACE504" w14:textId="77777777" w:rsidR="009D43F1" w:rsidRPr="00DF18AB" w:rsidRDefault="009D43F1" w:rsidP="009D43F1">
      <w:pPr>
        <w:pStyle w:val="EW"/>
      </w:pPr>
      <w:r w:rsidRPr="00DF18AB">
        <w:t>TAS</w:t>
      </w:r>
      <w:r w:rsidRPr="00DF18AB">
        <w:tab/>
        <w:t>Telephony Application Server</w:t>
      </w:r>
    </w:p>
    <w:p w14:paraId="74DA851E" w14:textId="77777777" w:rsidR="009D43F1" w:rsidRPr="00DF18AB" w:rsidRDefault="009D43F1" w:rsidP="009D43F1">
      <w:pPr>
        <w:pStyle w:val="EW"/>
      </w:pPr>
      <w:r w:rsidRPr="00DF18AB">
        <w:t>T</w:t>
      </w:r>
      <w:r w:rsidRPr="00DF18AB">
        <w:noBreakHyphen/>
        <w:t>GRUU</w:t>
      </w:r>
      <w:r w:rsidRPr="00DF18AB">
        <w:tab/>
        <w:t>Temporary Globally Routable User Agent URI</w:t>
      </w:r>
    </w:p>
    <w:p w14:paraId="7E31D8B7" w14:textId="77777777" w:rsidR="009D43F1" w:rsidRPr="00DF18AB" w:rsidRDefault="009D43F1" w:rsidP="009D43F1">
      <w:pPr>
        <w:pStyle w:val="EW"/>
      </w:pPr>
      <w:r w:rsidRPr="00DF18AB">
        <w:t>THIG</w:t>
      </w:r>
      <w:r w:rsidRPr="00DF18AB">
        <w:tab/>
        <w:t>Topology Hiding Inter-network Gateway</w:t>
      </w:r>
    </w:p>
    <w:p w14:paraId="5953D865" w14:textId="77777777" w:rsidR="009D43F1" w:rsidRPr="00DF18AB" w:rsidRDefault="009D43F1" w:rsidP="009D43F1">
      <w:pPr>
        <w:pStyle w:val="EW"/>
      </w:pPr>
      <w:r w:rsidRPr="00DF18AB">
        <w:t>TrGW</w:t>
      </w:r>
      <w:r w:rsidRPr="00DF18AB">
        <w:tab/>
        <w:t>Transition Gateway</w:t>
      </w:r>
    </w:p>
    <w:p w14:paraId="00A17489" w14:textId="77777777" w:rsidR="009D43F1" w:rsidRPr="00DF18AB" w:rsidRDefault="009D43F1" w:rsidP="009D43F1">
      <w:pPr>
        <w:pStyle w:val="EW"/>
      </w:pPr>
      <w:r w:rsidRPr="00DF18AB">
        <w:t>UE</w:t>
      </w:r>
      <w:r w:rsidRPr="00DF18AB">
        <w:tab/>
        <w:t>User Equipment</w:t>
      </w:r>
    </w:p>
    <w:p w14:paraId="4D005714" w14:textId="77777777" w:rsidR="009D43F1" w:rsidRPr="00DF18AB" w:rsidRDefault="009D43F1" w:rsidP="009D43F1">
      <w:pPr>
        <w:pStyle w:val="EW"/>
      </w:pPr>
      <w:r w:rsidRPr="00DF18AB">
        <w:t>UMTS</w:t>
      </w:r>
      <w:r w:rsidRPr="00DF18AB">
        <w:tab/>
        <w:t>Universal Mobile Telecommunications System</w:t>
      </w:r>
    </w:p>
    <w:p w14:paraId="211973A9" w14:textId="77777777" w:rsidR="009D43F1" w:rsidRPr="00DF18AB" w:rsidRDefault="009D43F1" w:rsidP="009D43F1">
      <w:pPr>
        <w:pStyle w:val="EW"/>
      </w:pPr>
      <w:r w:rsidRPr="00DF18AB">
        <w:t>URL</w:t>
      </w:r>
      <w:r w:rsidRPr="00DF18AB">
        <w:tab/>
        <w:t>Universal Resource Locator</w:t>
      </w:r>
    </w:p>
    <w:p w14:paraId="04548DC8" w14:textId="30BEF5F2" w:rsidR="004B2AC0" w:rsidRDefault="009D43F1" w:rsidP="009D43F1">
      <w:pPr>
        <w:pStyle w:val="EW"/>
        <w:rPr>
          <w:noProof/>
        </w:rPr>
      </w:pPr>
      <w:r w:rsidRPr="00DF18AB">
        <w:t>USIM</w:t>
      </w:r>
      <w:r w:rsidRPr="00DF18AB">
        <w:tab/>
        <w:t>UMTS SIM</w:t>
      </w:r>
    </w:p>
    <w:p w14:paraId="3ACFE97A" w14:textId="77777777" w:rsidR="004B2AC0" w:rsidRDefault="004B2AC0" w:rsidP="001460F1">
      <w:pPr>
        <w:rPr>
          <w:noProof/>
        </w:rPr>
      </w:pPr>
    </w:p>
    <w:p w14:paraId="5FC487AE" w14:textId="77777777" w:rsidR="004B2AC0" w:rsidRPr="002800F7" w:rsidRDefault="004B2AC0" w:rsidP="004B2AC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570E1DA" w14:textId="05EFC944" w:rsidR="009D43F1" w:rsidRDefault="009D43F1" w:rsidP="009D43F1">
      <w:pPr>
        <w:pStyle w:val="3"/>
        <w:rPr>
          <w:ins w:id="12" w:author="ZTE" w:date="2024-09-26T19:04:00Z"/>
        </w:rPr>
      </w:pPr>
      <w:bookmarkStart w:id="13" w:name="_Toc177650457"/>
      <w:ins w:id="14" w:author="ZTE" w:date="2024-09-26T19:04:00Z">
        <w:r>
          <w:t>AC.2.2.X</w:t>
        </w:r>
        <w:r>
          <w:tab/>
          <w:t>Data Channel Application Server (DC A</w:t>
        </w:r>
      </w:ins>
      <w:ins w:id="15" w:author="ZTE" w:date="2024-09-26T19:05:00Z">
        <w:r>
          <w:t>S</w:t>
        </w:r>
      </w:ins>
      <w:ins w:id="16" w:author="ZTE" w:date="2024-09-26T19:04:00Z">
        <w:r>
          <w:t>)</w:t>
        </w:r>
        <w:bookmarkEnd w:id="13"/>
      </w:ins>
    </w:p>
    <w:p w14:paraId="069556B8" w14:textId="2EB17E25" w:rsidR="009D43F1" w:rsidRDefault="009D43F1" w:rsidP="009D43F1">
      <w:pPr>
        <w:rPr>
          <w:ins w:id="17" w:author="ZTE" w:date="2024-09-26T19:04:00Z"/>
        </w:rPr>
      </w:pPr>
      <w:ins w:id="18" w:author="ZTE" w:date="2024-09-26T19:04:00Z">
        <w:r>
          <w:t>The DC</w:t>
        </w:r>
      </w:ins>
      <w:ins w:id="19" w:author="ZTE" w:date="2024-09-26T19:05:00Z">
        <w:r>
          <w:t xml:space="preserve"> AS</w:t>
        </w:r>
      </w:ins>
      <w:ins w:id="20" w:author="ZTE" w:date="2024-09-26T19:04:00Z">
        <w:r>
          <w:t xml:space="preserve"> is the </w:t>
        </w:r>
      </w:ins>
      <w:ins w:id="21" w:author="ZTE" w:date="2024-09-26T19:08:00Z">
        <w:r>
          <w:t>external</w:t>
        </w:r>
      </w:ins>
      <w:ins w:id="22" w:author="ZTE" w:date="2024-09-26T19:04:00Z">
        <w:r>
          <w:t xml:space="preserve"> function that supports the following functionalities:</w:t>
        </w:r>
      </w:ins>
    </w:p>
    <w:p w14:paraId="2A2C8153" w14:textId="534DF03C" w:rsidR="009D43F1" w:rsidRDefault="009D43F1" w:rsidP="009D43F1">
      <w:pPr>
        <w:pStyle w:val="B1"/>
        <w:rPr>
          <w:ins w:id="23" w:author="ZTE" w:date="2024-09-26T19:04:00Z"/>
        </w:rPr>
      </w:pPr>
      <w:ins w:id="24" w:author="ZTE" w:date="2024-09-26T19:04:00Z">
        <w:r>
          <w:t>-</w:t>
        </w:r>
        <w:r>
          <w:tab/>
          <w:t>The DC</w:t>
        </w:r>
      </w:ins>
      <w:ins w:id="25" w:author="ZTE" w:date="2024-09-26T19:08:00Z">
        <w:r>
          <w:t xml:space="preserve"> AS</w:t>
        </w:r>
      </w:ins>
      <w:ins w:id="26" w:author="ZTE" w:date="2024-09-26T19:04:00Z">
        <w:r>
          <w:t xml:space="preserve"> </w:t>
        </w:r>
      </w:ins>
      <w:ins w:id="27" w:author="ZTE" w:date="2024-09-26T19:08:00Z">
        <w:r>
          <w:t xml:space="preserve">interacts with the DCSF and the </w:t>
        </w:r>
      </w:ins>
      <w:ins w:id="28" w:author="ZTE" w:date="2024-09-26T19:09:00Z">
        <w:r w:rsidR="00777726">
          <w:t>MF</w:t>
        </w:r>
      </w:ins>
      <w:ins w:id="29" w:author="ZTE" w:date="2024-09-26T19:08:00Z">
        <w:r>
          <w:t xml:space="preserve"> for data channel traffic handling</w:t>
        </w:r>
      </w:ins>
      <w:ins w:id="30" w:author="ZTE" w:date="2024-09-26T19:04:00Z">
        <w:r>
          <w:t>.</w:t>
        </w:r>
      </w:ins>
    </w:p>
    <w:p w14:paraId="11961AF8" w14:textId="7375ECE2" w:rsidR="004B2AC0" w:rsidRDefault="009D43F1" w:rsidP="00777726">
      <w:pPr>
        <w:pStyle w:val="B1"/>
        <w:rPr>
          <w:noProof/>
        </w:rPr>
      </w:pPr>
      <w:ins w:id="31" w:author="ZTE" w:date="2024-09-26T19:04:00Z">
        <w:r>
          <w:t>-</w:t>
        </w:r>
        <w:r>
          <w:tab/>
          <w:t>The DC</w:t>
        </w:r>
      </w:ins>
      <w:ins w:id="32" w:author="ZTE" w:date="2024-09-26T19:08:00Z">
        <w:r>
          <w:t xml:space="preserve"> </w:t>
        </w:r>
      </w:ins>
      <w:ins w:id="33" w:author="ZTE" w:date="2024-09-26T19:09:00Z">
        <w:r>
          <w:t>AS</w:t>
        </w:r>
      </w:ins>
      <w:ins w:id="34" w:author="ZTE" w:date="2024-09-26T19:04:00Z">
        <w:r>
          <w:t xml:space="preserve"> </w:t>
        </w:r>
      </w:ins>
      <w:ins w:id="35" w:author="ZTE" w:date="2024-09-26T19:09:00Z">
        <w:r>
          <w:t>optionally supports data channel interworking between DCMTSI UE and MTSI UE</w:t>
        </w:r>
      </w:ins>
      <w:ins w:id="36" w:author="ZTE" w:date="2024-09-26T19:04:00Z">
        <w:r>
          <w:t>.</w:t>
        </w:r>
      </w:ins>
    </w:p>
    <w:p w14:paraId="198F7107" w14:textId="77777777" w:rsidR="004B2AC0" w:rsidRPr="000E0BCD" w:rsidRDefault="004B2AC0"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4F60EB" w14:textId="77777777" w:rsidR="005D1471" w:rsidRDefault="005D1471">
      <w:r>
        <w:separator/>
      </w:r>
    </w:p>
  </w:endnote>
  <w:endnote w:type="continuationSeparator" w:id="0">
    <w:p w14:paraId="0C1931C8" w14:textId="77777777" w:rsidR="005D1471" w:rsidRDefault="005D1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6EEC9C" w14:textId="77777777" w:rsidR="005D1471" w:rsidRDefault="005D1471">
      <w:r>
        <w:separator/>
      </w:r>
    </w:p>
  </w:footnote>
  <w:footnote w:type="continuationSeparator" w:id="0">
    <w:p w14:paraId="620AD354" w14:textId="77777777" w:rsidR="005D1471" w:rsidRDefault="005D14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4A"/>
    <w:rsid w:val="00052773"/>
    <w:rsid w:val="00061306"/>
    <w:rsid w:val="00061B75"/>
    <w:rsid w:val="0006314D"/>
    <w:rsid w:val="000631C8"/>
    <w:rsid w:val="0006566F"/>
    <w:rsid w:val="00071218"/>
    <w:rsid w:val="0007371A"/>
    <w:rsid w:val="00082983"/>
    <w:rsid w:val="00091B09"/>
    <w:rsid w:val="00094805"/>
    <w:rsid w:val="000969DC"/>
    <w:rsid w:val="000A194C"/>
    <w:rsid w:val="000A22F1"/>
    <w:rsid w:val="000A6394"/>
    <w:rsid w:val="000A6D2F"/>
    <w:rsid w:val="000A6F64"/>
    <w:rsid w:val="000B7FED"/>
    <w:rsid w:val="000C038A"/>
    <w:rsid w:val="000C6598"/>
    <w:rsid w:val="000D32B2"/>
    <w:rsid w:val="000D44B3"/>
    <w:rsid w:val="000E0BCD"/>
    <w:rsid w:val="000E4EDA"/>
    <w:rsid w:val="000E4EE7"/>
    <w:rsid w:val="000F2977"/>
    <w:rsid w:val="000F4151"/>
    <w:rsid w:val="001012F4"/>
    <w:rsid w:val="00114891"/>
    <w:rsid w:val="00117416"/>
    <w:rsid w:val="001263D5"/>
    <w:rsid w:val="00131354"/>
    <w:rsid w:val="00133A8E"/>
    <w:rsid w:val="00133C17"/>
    <w:rsid w:val="00136C85"/>
    <w:rsid w:val="00145D43"/>
    <w:rsid w:val="001460F1"/>
    <w:rsid w:val="00151C1B"/>
    <w:rsid w:val="00153367"/>
    <w:rsid w:val="0015676B"/>
    <w:rsid w:val="00165F1B"/>
    <w:rsid w:val="001671A4"/>
    <w:rsid w:val="00180201"/>
    <w:rsid w:val="00191A60"/>
    <w:rsid w:val="00191FE6"/>
    <w:rsid w:val="00192C46"/>
    <w:rsid w:val="001A08B3"/>
    <w:rsid w:val="001A5798"/>
    <w:rsid w:val="001A7B60"/>
    <w:rsid w:val="001B261F"/>
    <w:rsid w:val="001B52F0"/>
    <w:rsid w:val="001B7A65"/>
    <w:rsid w:val="001D01A1"/>
    <w:rsid w:val="001D04D9"/>
    <w:rsid w:val="001E24AC"/>
    <w:rsid w:val="001E2A32"/>
    <w:rsid w:val="001E41F3"/>
    <w:rsid w:val="001E616B"/>
    <w:rsid w:val="001F0536"/>
    <w:rsid w:val="001F730A"/>
    <w:rsid w:val="002219CB"/>
    <w:rsid w:val="002365DE"/>
    <w:rsid w:val="00240B09"/>
    <w:rsid w:val="00240CB9"/>
    <w:rsid w:val="00241F36"/>
    <w:rsid w:val="00255D09"/>
    <w:rsid w:val="0026004D"/>
    <w:rsid w:val="002640DD"/>
    <w:rsid w:val="00267934"/>
    <w:rsid w:val="00273F1C"/>
    <w:rsid w:val="00275D12"/>
    <w:rsid w:val="00284DE2"/>
    <w:rsid w:val="00284FEB"/>
    <w:rsid w:val="002855B6"/>
    <w:rsid w:val="002860C4"/>
    <w:rsid w:val="002A45A4"/>
    <w:rsid w:val="002A6985"/>
    <w:rsid w:val="002B2FA3"/>
    <w:rsid w:val="002B5741"/>
    <w:rsid w:val="002B6B5C"/>
    <w:rsid w:val="002B7E15"/>
    <w:rsid w:val="002C4AFF"/>
    <w:rsid w:val="002C68CE"/>
    <w:rsid w:val="002D5258"/>
    <w:rsid w:val="002E09FD"/>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148A"/>
    <w:rsid w:val="00346AE3"/>
    <w:rsid w:val="003506C1"/>
    <w:rsid w:val="00351CA0"/>
    <w:rsid w:val="003609EF"/>
    <w:rsid w:val="003616F4"/>
    <w:rsid w:val="0036231A"/>
    <w:rsid w:val="00362A59"/>
    <w:rsid w:val="00364E5B"/>
    <w:rsid w:val="003653B2"/>
    <w:rsid w:val="0037390A"/>
    <w:rsid w:val="00374DD4"/>
    <w:rsid w:val="00375092"/>
    <w:rsid w:val="00386088"/>
    <w:rsid w:val="00386817"/>
    <w:rsid w:val="00391482"/>
    <w:rsid w:val="00394D52"/>
    <w:rsid w:val="003976FC"/>
    <w:rsid w:val="003A3820"/>
    <w:rsid w:val="003A62CC"/>
    <w:rsid w:val="003B2643"/>
    <w:rsid w:val="003B3368"/>
    <w:rsid w:val="003C6065"/>
    <w:rsid w:val="003C7265"/>
    <w:rsid w:val="003D1A50"/>
    <w:rsid w:val="003D46FD"/>
    <w:rsid w:val="003D5145"/>
    <w:rsid w:val="003E1778"/>
    <w:rsid w:val="003E1A36"/>
    <w:rsid w:val="003F627E"/>
    <w:rsid w:val="003F630F"/>
    <w:rsid w:val="003F74C6"/>
    <w:rsid w:val="00401415"/>
    <w:rsid w:val="004016CB"/>
    <w:rsid w:val="00403717"/>
    <w:rsid w:val="00406FEF"/>
    <w:rsid w:val="00410371"/>
    <w:rsid w:val="004143F1"/>
    <w:rsid w:val="00417595"/>
    <w:rsid w:val="0041789F"/>
    <w:rsid w:val="00422D56"/>
    <w:rsid w:val="004242F1"/>
    <w:rsid w:val="004362F8"/>
    <w:rsid w:val="004450DB"/>
    <w:rsid w:val="00446383"/>
    <w:rsid w:val="00454E6A"/>
    <w:rsid w:val="00456997"/>
    <w:rsid w:val="00456DB7"/>
    <w:rsid w:val="00461363"/>
    <w:rsid w:val="00463D18"/>
    <w:rsid w:val="004641C0"/>
    <w:rsid w:val="0046607C"/>
    <w:rsid w:val="00466913"/>
    <w:rsid w:val="00474DE0"/>
    <w:rsid w:val="0047756F"/>
    <w:rsid w:val="00486E16"/>
    <w:rsid w:val="004870DD"/>
    <w:rsid w:val="00487CCE"/>
    <w:rsid w:val="004925F5"/>
    <w:rsid w:val="00495D0F"/>
    <w:rsid w:val="004A1342"/>
    <w:rsid w:val="004A3D7F"/>
    <w:rsid w:val="004A4751"/>
    <w:rsid w:val="004B2AC0"/>
    <w:rsid w:val="004B5AC1"/>
    <w:rsid w:val="004B5B7D"/>
    <w:rsid w:val="004B6895"/>
    <w:rsid w:val="004B75B7"/>
    <w:rsid w:val="004C00EE"/>
    <w:rsid w:val="004C30F2"/>
    <w:rsid w:val="004C30FA"/>
    <w:rsid w:val="004D35CF"/>
    <w:rsid w:val="004D518F"/>
    <w:rsid w:val="004E01FE"/>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45A0"/>
    <w:rsid w:val="00574841"/>
    <w:rsid w:val="00580698"/>
    <w:rsid w:val="00587757"/>
    <w:rsid w:val="00592D74"/>
    <w:rsid w:val="00593807"/>
    <w:rsid w:val="00594C73"/>
    <w:rsid w:val="005959B9"/>
    <w:rsid w:val="005A07F9"/>
    <w:rsid w:val="005B14D9"/>
    <w:rsid w:val="005B1D00"/>
    <w:rsid w:val="005B2797"/>
    <w:rsid w:val="005B6126"/>
    <w:rsid w:val="005C69C9"/>
    <w:rsid w:val="005D1471"/>
    <w:rsid w:val="005D36A2"/>
    <w:rsid w:val="005D78AD"/>
    <w:rsid w:val="005E2C44"/>
    <w:rsid w:val="005E7431"/>
    <w:rsid w:val="005F2817"/>
    <w:rsid w:val="005F39DE"/>
    <w:rsid w:val="00600275"/>
    <w:rsid w:val="00601BDF"/>
    <w:rsid w:val="00602BE8"/>
    <w:rsid w:val="006065D9"/>
    <w:rsid w:val="006072BE"/>
    <w:rsid w:val="00612B66"/>
    <w:rsid w:val="00613CAD"/>
    <w:rsid w:val="00615D31"/>
    <w:rsid w:val="006202DA"/>
    <w:rsid w:val="00621188"/>
    <w:rsid w:val="0062388D"/>
    <w:rsid w:val="006257ED"/>
    <w:rsid w:val="006261E0"/>
    <w:rsid w:val="00643A8D"/>
    <w:rsid w:val="00647924"/>
    <w:rsid w:val="00653F63"/>
    <w:rsid w:val="00657B97"/>
    <w:rsid w:val="00660DF6"/>
    <w:rsid w:val="00661E50"/>
    <w:rsid w:val="00665C47"/>
    <w:rsid w:val="00680C5B"/>
    <w:rsid w:val="006849A0"/>
    <w:rsid w:val="00686D17"/>
    <w:rsid w:val="00687258"/>
    <w:rsid w:val="00687F8A"/>
    <w:rsid w:val="00695808"/>
    <w:rsid w:val="00696446"/>
    <w:rsid w:val="006B46FB"/>
    <w:rsid w:val="006B5BFA"/>
    <w:rsid w:val="006B68B5"/>
    <w:rsid w:val="006C4079"/>
    <w:rsid w:val="006D02F4"/>
    <w:rsid w:val="006E0A05"/>
    <w:rsid w:val="006E21FB"/>
    <w:rsid w:val="006E34C8"/>
    <w:rsid w:val="006E3796"/>
    <w:rsid w:val="006E3AB0"/>
    <w:rsid w:val="006E4E57"/>
    <w:rsid w:val="006E4E66"/>
    <w:rsid w:val="006F2125"/>
    <w:rsid w:val="006F7BAA"/>
    <w:rsid w:val="00701629"/>
    <w:rsid w:val="0071019A"/>
    <w:rsid w:val="007176FF"/>
    <w:rsid w:val="00721452"/>
    <w:rsid w:val="0072575E"/>
    <w:rsid w:val="00732588"/>
    <w:rsid w:val="0073377D"/>
    <w:rsid w:val="007344BC"/>
    <w:rsid w:val="00740408"/>
    <w:rsid w:val="007562BF"/>
    <w:rsid w:val="0076708F"/>
    <w:rsid w:val="007676CA"/>
    <w:rsid w:val="00771733"/>
    <w:rsid w:val="00771C60"/>
    <w:rsid w:val="00777726"/>
    <w:rsid w:val="00784797"/>
    <w:rsid w:val="00784A32"/>
    <w:rsid w:val="00787524"/>
    <w:rsid w:val="00792342"/>
    <w:rsid w:val="007947EC"/>
    <w:rsid w:val="007977A8"/>
    <w:rsid w:val="007A0EEE"/>
    <w:rsid w:val="007A30C6"/>
    <w:rsid w:val="007A55BA"/>
    <w:rsid w:val="007B512A"/>
    <w:rsid w:val="007C2097"/>
    <w:rsid w:val="007C3355"/>
    <w:rsid w:val="007D6026"/>
    <w:rsid w:val="007D6A07"/>
    <w:rsid w:val="007E177D"/>
    <w:rsid w:val="007F4C83"/>
    <w:rsid w:val="007F6A5E"/>
    <w:rsid w:val="007F7259"/>
    <w:rsid w:val="0080025E"/>
    <w:rsid w:val="00801DC4"/>
    <w:rsid w:val="008040A8"/>
    <w:rsid w:val="0081247C"/>
    <w:rsid w:val="00815A64"/>
    <w:rsid w:val="00826BE3"/>
    <w:rsid w:val="008279FA"/>
    <w:rsid w:val="0083575B"/>
    <w:rsid w:val="008418D6"/>
    <w:rsid w:val="008430BC"/>
    <w:rsid w:val="00844888"/>
    <w:rsid w:val="00850F22"/>
    <w:rsid w:val="008626E7"/>
    <w:rsid w:val="00864B57"/>
    <w:rsid w:val="008650A8"/>
    <w:rsid w:val="00867E42"/>
    <w:rsid w:val="00870EE7"/>
    <w:rsid w:val="008736F7"/>
    <w:rsid w:val="00873A03"/>
    <w:rsid w:val="00876FEA"/>
    <w:rsid w:val="008809FB"/>
    <w:rsid w:val="008863B9"/>
    <w:rsid w:val="008924B9"/>
    <w:rsid w:val="00894048"/>
    <w:rsid w:val="00894AF7"/>
    <w:rsid w:val="008A046B"/>
    <w:rsid w:val="008A1DC9"/>
    <w:rsid w:val="008A45A6"/>
    <w:rsid w:val="008A7558"/>
    <w:rsid w:val="008B2533"/>
    <w:rsid w:val="008B3B0C"/>
    <w:rsid w:val="008C0CDB"/>
    <w:rsid w:val="008C2E9A"/>
    <w:rsid w:val="008C3573"/>
    <w:rsid w:val="008D7A45"/>
    <w:rsid w:val="008E1FBA"/>
    <w:rsid w:val="008E5E9B"/>
    <w:rsid w:val="008E62C9"/>
    <w:rsid w:val="008E7FC6"/>
    <w:rsid w:val="008F0005"/>
    <w:rsid w:val="008F070E"/>
    <w:rsid w:val="008F3789"/>
    <w:rsid w:val="008F3C6B"/>
    <w:rsid w:val="008F61E7"/>
    <w:rsid w:val="008F686C"/>
    <w:rsid w:val="009148DE"/>
    <w:rsid w:val="0092013F"/>
    <w:rsid w:val="009204DE"/>
    <w:rsid w:val="009309C6"/>
    <w:rsid w:val="00931BA8"/>
    <w:rsid w:val="00941E30"/>
    <w:rsid w:val="00944BD9"/>
    <w:rsid w:val="00953DE3"/>
    <w:rsid w:val="009553FE"/>
    <w:rsid w:val="00956CD0"/>
    <w:rsid w:val="00957FBC"/>
    <w:rsid w:val="009645BA"/>
    <w:rsid w:val="009777D9"/>
    <w:rsid w:val="00980367"/>
    <w:rsid w:val="00986939"/>
    <w:rsid w:val="00991B88"/>
    <w:rsid w:val="00993B7B"/>
    <w:rsid w:val="009A1998"/>
    <w:rsid w:val="009A30E8"/>
    <w:rsid w:val="009A5753"/>
    <w:rsid w:val="009A579D"/>
    <w:rsid w:val="009B6721"/>
    <w:rsid w:val="009C626F"/>
    <w:rsid w:val="009C6F45"/>
    <w:rsid w:val="009D43F1"/>
    <w:rsid w:val="009D7E64"/>
    <w:rsid w:val="009E3297"/>
    <w:rsid w:val="009E59CA"/>
    <w:rsid w:val="009E6EA9"/>
    <w:rsid w:val="009E7D61"/>
    <w:rsid w:val="009F0595"/>
    <w:rsid w:val="009F5FC8"/>
    <w:rsid w:val="009F734F"/>
    <w:rsid w:val="009F7826"/>
    <w:rsid w:val="00A01E07"/>
    <w:rsid w:val="00A040E8"/>
    <w:rsid w:val="00A2018E"/>
    <w:rsid w:val="00A246B6"/>
    <w:rsid w:val="00A27481"/>
    <w:rsid w:val="00A30005"/>
    <w:rsid w:val="00A41F43"/>
    <w:rsid w:val="00A44AFB"/>
    <w:rsid w:val="00A47E70"/>
    <w:rsid w:val="00A505DE"/>
    <w:rsid w:val="00A50CF0"/>
    <w:rsid w:val="00A55475"/>
    <w:rsid w:val="00A70116"/>
    <w:rsid w:val="00A7671C"/>
    <w:rsid w:val="00A77BB0"/>
    <w:rsid w:val="00A77CB8"/>
    <w:rsid w:val="00A84662"/>
    <w:rsid w:val="00A87226"/>
    <w:rsid w:val="00A94666"/>
    <w:rsid w:val="00AA1D30"/>
    <w:rsid w:val="00AA2CBC"/>
    <w:rsid w:val="00AA411A"/>
    <w:rsid w:val="00AB0C4C"/>
    <w:rsid w:val="00AB549E"/>
    <w:rsid w:val="00AC43D5"/>
    <w:rsid w:val="00AC5820"/>
    <w:rsid w:val="00AC5893"/>
    <w:rsid w:val="00AC63B6"/>
    <w:rsid w:val="00AC7026"/>
    <w:rsid w:val="00AD1CD8"/>
    <w:rsid w:val="00AD237B"/>
    <w:rsid w:val="00AD36DE"/>
    <w:rsid w:val="00AE221F"/>
    <w:rsid w:val="00AF5457"/>
    <w:rsid w:val="00AF70C7"/>
    <w:rsid w:val="00B002F4"/>
    <w:rsid w:val="00B03A4F"/>
    <w:rsid w:val="00B0648D"/>
    <w:rsid w:val="00B14CBA"/>
    <w:rsid w:val="00B1790E"/>
    <w:rsid w:val="00B2446E"/>
    <w:rsid w:val="00B258BB"/>
    <w:rsid w:val="00B34969"/>
    <w:rsid w:val="00B4282D"/>
    <w:rsid w:val="00B45224"/>
    <w:rsid w:val="00B45D41"/>
    <w:rsid w:val="00B46D11"/>
    <w:rsid w:val="00B5709A"/>
    <w:rsid w:val="00B61870"/>
    <w:rsid w:val="00B640EE"/>
    <w:rsid w:val="00B6446B"/>
    <w:rsid w:val="00B666E8"/>
    <w:rsid w:val="00B67596"/>
    <w:rsid w:val="00B67B97"/>
    <w:rsid w:val="00B77A6F"/>
    <w:rsid w:val="00B8083E"/>
    <w:rsid w:val="00B84120"/>
    <w:rsid w:val="00B968C8"/>
    <w:rsid w:val="00BA208B"/>
    <w:rsid w:val="00BA3EC5"/>
    <w:rsid w:val="00BA51D9"/>
    <w:rsid w:val="00BA7680"/>
    <w:rsid w:val="00BB5A2B"/>
    <w:rsid w:val="00BB5DFC"/>
    <w:rsid w:val="00BC005B"/>
    <w:rsid w:val="00BC0B3E"/>
    <w:rsid w:val="00BC3F14"/>
    <w:rsid w:val="00BC4DDC"/>
    <w:rsid w:val="00BD279D"/>
    <w:rsid w:val="00BD3B25"/>
    <w:rsid w:val="00BD6BB8"/>
    <w:rsid w:val="00BD710F"/>
    <w:rsid w:val="00C00767"/>
    <w:rsid w:val="00C02FF7"/>
    <w:rsid w:val="00C12C20"/>
    <w:rsid w:val="00C14715"/>
    <w:rsid w:val="00C215DF"/>
    <w:rsid w:val="00C2790A"/>
    <w:rsid w:val="00C30248"/>
    <w:rsid w:val="00C33D35"/>
    <w:rsid w:val="00C34F80"/>
    <w:rsid w:val="00C40482"/>
    <w:rsid w:val="00C542A8"/>
    <w:rsid w:val="00C62538"/>
    <w:rsid w:val="00C63F92"/>
    <w:rsid w:val="00C66271"/>
    <w:rsid w:val="00C66BA2"/>
    <w:rsid w:val="00C743F0"/>
    <w:rsid w:val="00C76BD3"/>
    <w:rsid w:val="00C82F58"/>
    <w:rsid w:val="00C86E0D"/>
    <w:rsid w:val="00C907DB"/>
    <w:rsid w:val="00C90E97"/>
    <w:rsid w:val="00C95985"/>
    <w:rsid w:val="00C965A7"/>
    <w:rsid w:val="00C9784A"/>
    <w:rsid w:val="00CA1EA7"/>
    <w:rsid w:val="00CA3A33"/>
    <w:rsid w:val="00CB12FF"/>
    <w:rsid w:val="00CB4319"/>
    <w:rsid w:val="00CB5EDC"/>
    <w:rsid w:val="00CB748F"/>
    <w:rsid w:val="00CC5026"/>
    <w:rsid w:val="00CC68D0"/>
    <w:rsid w:val="00CD0815"/>
    <w:rsid w:val="00CE4AD4"/>
    <w:rsid w:val="00CF6023"/>
    <w:rsid w:val="00CF73B2"/>
    <w:rsid w:val="00CF7E18"/>
    <w:rsid w:val="00D03F9A"/>
    <w:rsid w:val="00D04261"/>
    <w:rsid w:val="00D06D51"/>
    <w:rsid w:val="00D11260"/>
    <w:rsid w:val="00D15FE8"/>
    <w:rsid w:val="00D17B1F"/>
    <w:rsid w:val="00D24991"/>
    <w:rsid w:val="00D317E8"/>
    <w:rsid w:val="00D31B86"/>
    <w:rsid w:val="00D37B0A"/>
    <w:rsid w:val="00D42E10"/>
    <w:rsid w:val="00D50255"/>
    <w:rsid w:val="00D537A0"/>
    <w:rsid w:val="00D66520"/>
    <w:rsid w:val="00D92359"/>
    <w:rsid w:val="00D97E84"/>
    <w:rsid w:val="00DA1E25"/>
    <w:rsid w:val="00DA3A32"/>
    <w:rsid w:val="00DA4770"/>
    <w:rsid w:val="00DB6D20"/>
    <w:rsid w:val="00DC00D6"/>
    <w:rsid w:val="00DE3118"/>
    <w:rsid w:val="00DE34CF"/>
    <w:rsid w:val="00DE3A1C"/>
    <w:rsid w:val="00DE7B53"/>
    <w:rsid w:val="00DF3998"/>
    <w:rsid w:val="00E0436E"/>
    <w:rsid w:val="00E04DB9"/>
    <w:rsid w:val="00E10D75"/>
    <w:rsid w:val="00E13F3D"/>
    <w:rsid w:val="00E1520C"/>
    <w:rsid w:val="00E2124E"/>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F86"/>
    <w:rsid w:val="00E87740"/>
    <w:rsid w:val="00E93B3C"/>
    <w:rsid w:val="00E967DA"/>
    <w:rsid w:val="00EA3EF1"/>
    <w:rsid w:val="00EB09B7"/>
    <w:rsid w:val="00EB49FE"/>
    <w:rsid w:val="00EB74CB"/>
    <w:rsid w:val="00EB75C5"/>
    <w:rsid w:val="00EC6C4D"/>
    <w:rsid w:val="00EE49B9"/>
    <w:rsid w:val="00EE7D7C"/>
    <w:rsid w:val="00EF1FBD"/>
    <w:rsid w:val="00EF2A70"/>
    <w:rsid w:val="00EF5112"/>
    <w:rsid w:val="00F07C3F"/>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2715"/>
    <w:rsid w:val="00F805D1"/>
    <w:rsid w:val="00F916B0"/>
    <w:rsid w:val="00F91727"/>
    <w:rsid w:val="00FA5C95"/>
    <w:rsid w:val="00FB1BE5"/>
    <w:rsid w:val="00FB33D9"/>
    <w:rsid w:val="00FB4ACA"/>
    <w:rsid w:val="00FB5093"/>
    <w:rsid w:val="00FB6386"/>
    <w:rsid w:val="00FC4B51"/>
    <w:rsid w:val="00FC5A11"/>
    <w:rsid w:val="00FD6DDD"/>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F9054F-0558-44C3-A3C2-6AD588371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1204</TotalTime>
  <Pages>6</Pages>
  <Words>2413</Words>
  <Characters>13755</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225</cp:revision>
  <cp:lastPrinted>1900-12-31T16:00:00Z</cp:lastPrinted>
  <dcterms:created xsi:type="dcterms:W3CDTF">2022-09-27T08:35:00Z</dcterms:created>
  <dcterms:modified xsi:type="dcterms:W3CDTF">2024-11-08T08:13:00Z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